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DF44C" w14:textId="22AA14E8" w:rsidR="00CA727F" w:rsidRDefault="000A209F" w:rsidP="000A209F">
      <w:pPr>
        <w:pStyle w:val="Heading1"/>
      </w:pPr>
      <w:r>
        <w:t>5.</w:t>
      </w:r>
      <w:r w:rsidR="00321FD9">
        <w:t>4</w:t>
      </w:r>
      <w:r w:rsidRPr="00761086">
        <w:t xml:space="preserve"> </w:t>
      </w:r>
      <w:r w:rsidR="00BC4770">
        <w:t xml:space="preserve">Grading the </w:t>
      </w:r>
      <w:r w:rsidRPr="00761086">
        <w:t xml:space="preserve">Explanations Tool: How does a cell in </w:t>
      </w:r>
      <w:r>
        <w:t xml:space="preserve">the </w:t>
      </w:r>
      <w:r w:rsidR="0039262E">
        <w:t>stem</w:t>
      </w:r>
      <w:r>
        <w:t xml:space="preserve"> of a </w:t>
      </w:r>
      <w:r w:rsidR="0039262E">
        <w:t>fungus</w:t>
      </w:r>
      <w:r>
        <w:t xml:space="preserve"> </w:t>
      </w:r>
      <w:r w:rsidRPr="00761086">
        <w:t>use food to grow and divide</w:t>
      </w:r>
      <w:r w:rsidR="00CB35C4" w:rsidRPr="0039040C">
        <w:t>?</w:t>
      </w:r>
    </w:p>
    <w:p w14:paraId="7692FEBA" w14:textId="77777777" w:rsidR="00217304" w:rsidRDefault="00B5383E" w:rsidP="00B5383E">
      <w:pPr>
        <w:rPr>
          <w:rFonts w:cs="Arial"/>
          <w:i/>
          <w:color w:val="0000FF"/>
          <w:szCs w:val="22"/>
        </w:rPr>
      </w:pPr>
      <w:r>
        <w:rPr>
          <w:rFonts w:cs="Arial"/>
          <w:i/>
          <w:color w:val="0000FF"/>
          <w:szCs w:val="22"/>
        </w:rPr>
        <w:t>This worksheet has “grading” in the title because a</w:t>
      </w:r>
      <w:r w:rsidRPr="00D62E88">
        <w:rPr>
          <w:rFonts w:cs="Arial"/>
          <w:i/>
          <w:color w:val="0000FF"/>
          <w:szCs w:val="22"/>
        </w:rPr>
        <w:t xml:space="preserve">t this point, students can be held accountable for correct answers. Level 4 (correct) responses to the questions are in </w:t>
      </w:r>
      <w:r w:rsidRPr="00D62E88">
        <w:rPr>
          <w:rFonts w:cs="Arial"/>
          <w:b/>
          <w:i/>
          <w:color w:val="0000FF"/>
          <w:szCs w:val="22"/>
        </w:rPr>
        <w:t>blue bold italics</w:t>
      </w:r>
      <w:r w:rsidRPr="00D62E88">
        <w:rPr>
          <w:rFonts w:cs="Arial"/>
          <w:i/>
          <w:color w:val="0000FF"/>
          <w:szCs w:val="22"/>
        </w:rPr>
        <w:t xml:space="preserve"> below. There are also comments about</w:t>
      </w:r>
      <w:r>
        <w:rPr>
          <w:rFonts w:cs="Arial"/>
          <w:i/>
          <w:color w:val="0000FF"/>
          <w:szCs w:val="22"/>
        </w:rPr>
        <w:t xml:space="preserve"> common Level 2 and Level 3</w:t>
      </w:r>
      <w:r w:rsidRPr="00D62E88">
        <w:rPr>
          <w:rFonts w:cs="Arial"/>
          <w:i/>
          <w:color w:val="0000FF"/>
          <w:szCs w:val="22"/>
        </w:rPr>
        <w:t xml:space="preserve"> responses </w:t>
      </w:r>
      <w:r>
        <w:rPr>
          <w:rFonts w:cs="Arial"/>
          <w:i/>
          <w:color w:val="0000FF"/>
          <w:szCs w:val="22"/>
        </w:rPr>
        <w:t>to help you with grading and making decisions about what to emphasize in future lessons.</w:t>
      </w:r>
    </w:p>
    <w:p w14:paraId="2C2D0119" w14:textId="48115430" w:rsidR="00B5383E" w:rsidRDefault="00B5383E" w:rsidP="00B5383E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 xml:space="preserve">y correct answers. There are </w:t>
      </w:r>
      <w:r w:rsidR="00926D8C">
        <w:rPr>
          <w:rFonts w:eastAsia="Calibri" w:cs="Arial"/>
          <w:i/>
          <w:color w:val="FF0000"/>
          <w:szCs w:val="22"/>
        </w:rPr>
        <w:t>13</w:t>
      </w:r>
      <w:r>
        <w:rPr>
          <w:rFonts w:eastAsia="Calibri" w:cs="Arial"/>
          <w:i/>
          <w:color w:val="FF0000"/>
          <w:szCs w:val="22"/>
        </w:rPr>
        <w:t xml:space="preserve"> </w:t>
      </w:r>
      <w:r w:rsidRPr="009F27C6">
        <w:rPr>
          <w:rFonts w:eastAsia="Calibri" w:cs="Arial"/>
          <w:i/>
          <w:color w:val="FF0000"/>
          <w:szCs w:val="22"/>
        </w:rPr>
        <w:t>points total on this worksheet.</w:t>
      </w:r>
    </w:p>
    <w:p w14:paraId="4C14429F" w14:textId="77777777" w:rsidR="0047415A" w:rsidRDefault="0047415A" w:rsidP="0047415A">
      <w:p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Carbon TIME Discourse Routine around the Explanations Tool:</w:t>
      </w:r>
    </w:p>
    <w:p w14:paraId="404CA01C" w14:textId="77777777" w:rsidR="0047415A" w:rsidRDefault="0047415A" w:rsidP="0047415A">
      <w:pPr>
        <w:pStyle w:val="ListParagraph"/>
        <w:numPr>
          <w:ilvl w:val="0"/>
          <w:numId w:val="33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Introduction: Students return to their Evidence-Based Arguments Tools.</w:t>
      </w:r>
    </w:p>
    <w:p w14:paraId="56A71D8C" w14:textId="77777777" w:rsidR="0047415A" w:rsidRDefault="0047415A" w:rsidP="0047415A">
      <w:pPr>
        <w:pStyle w:val="ListParagraph"/>
        <w:numPr>
          <w:ilvl w:val="0"/>
          <w:numId w:val="33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>Private Writing: Students complete the Explanations Tool individually.</w:t>
      </w:r>
    </w:p>
    <w:p w14:paraId="08B34D17" w14:textId="77777777" w:rsidR="00931980" w:rsidRPr="00DF6DC1" w:rsidRDefault="0047415A" w:rsidP="0047415A">
      <w:pPr>
        <w:pStyle w:val="ListParagraph"/>
        <w:numPr>
          <w:ilvl w:val="0"/>
          <w:numId w:val="33"/>
        </w:numPr>
        <w:rPr>
          <w:rFonts w:eastAsia="Calibri"/>
          <w:i/>
          <w:color w:val="0000FF"/>
        </w:rPr>
      </w:pPr>
      <w:r>
        <w:rPr>
          <w:rFonts w:eastAsia="Calibri"/>
          <w:i/>
          <w:color w:val="0000FF"/>
        </w:rPr>
        <w:t xml:space="preserve">Sharing Ideas: Students share and compare ideas in pairs/small groups, with the goal of developing </w:t>
      </w:r>
      <w:r w:rsidRPr="00DF6DC1">
        <w:rPr>
          <w:rFonts w:eastAsia="Calibri"/>
          <w:i/>
          <w:color w:val="0000FF"/>
        </w:rPr>
        <w:t>their explanations.</w:t>
      </w:r>
    </w:p>
    <w:p w14:paraId="0388FAAC" w14:textId="3FB8411A" w:rsidR="00B5383E" w:rsidRPr="00B5383E" w:rsidRDefault="0047415A" w:rsidP="00A731B5">
      <w:pPr>
        <w:pStyle w:val="ListParagraph"/>
        <w:numPr>
          <w:ilvl w:val="0"/>
          <w:numId w:val="33"/>
        </w:numPr>
      </w:pPr>
      <w:r w:rsidRPr="00DF6DC1">
        <w:rPr>
          <w:rFonts w:eastAsia="Calibri"/>
          <w:i/>
          <w:color w:val="0000FF"/>
        </w:rPr>
        <w:t xml:space="preserve">Consensus-seeking discussion accompanied by public writing: Scaffold writing a successful explanation for each individual student. Class discussions focus on coming to consensus around a coherent explanation. Refer to the </w:t>
      </w:r>
      <w:r w:rsidR="0076385C">
        <w:rPr>
          <w:rFonts w:eastAsia="Calibri"/>
          <w:i/>
          <w:color w:val="0000FF"/>
        </w:rPr>
        <w:t>Three Questions Explanation C</w:t>
      </w:r>
      <w:r w:rsidRPr="00DF6DC1">
        <w:rPr>
          <w:rFonts w:eastAsia="Calibri"/>
          <w:i/>
          <w:color w:val="0000FF"/>
        </w:rPr>
        <w:t>hecklist on the second page of the Three Questions Handout during this discussion. We recommend that students record class ideas in a different colored pen/pencil</w:t>
      </w:r>
      <w:r w:rsidRPr="00A731B5">
        <w:rPr>
          <w:i/>
          <w:color w:val="0000FF"/>
        </w:rPr>
        <w:t>.</w:t>
      </w:r>
    </w:p>
    <w:tbl>
      <w:tblPr>
        <w:tblStyle w:val="TableGrid"/>
        <w:tblW w:w="10943" w:type="dxa"/>
        <w:tblLook w:val="04A0" w:firstRow="1" w:lastRow="0" w:firstColumn="1" w:lastColumn="0" w:noHBand="0" w:noVBand="1"/>
      </w:tblPr>
      <w:tblGrid>
        <w:gridCol w:w="1721"/>
        <w:gridCol w:w="5841"/>
        <w:gridCol w:w="3381"/>
      </w:tblGrid>
      <w:tr w:rsidR="00102458" w:rsidRPr="0039040C" w14:paraId="5CE4AEA2" w14:textId="77777777" w:rsidTr="00137484">
        <w:trPr>
          <w:trHeight w:val="4634"/>
        </w:trPr>
        <w:tc>
          <w:tcPr>
            <w:tcW w:w="1721" w:type="dxa"/>
            <w:tcBorders>
              <w:top w:val="single" w:sz="4" w:space="0" w:color="auto"/>
              <w:bottom w:val="dashed" w:sz="12" w:space="0" w:color="auto"/>
              <w:right w:val="nil"/>
            </w:tcBorders>
          </w:tcPr>
          <w:p w14:paraId="2317D45C" w14:textId="464C171C" w:rsidR="00CC28AE" w:rsidRDefault="004A3124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74624" behindDoc="0" locked="0" layoutInCell="1" allowOverlap="1" wp14:anchorId="18BBD370" wp14:editId="4F57E32A">
                  <wp:simplePos x="0" y="0"/>
                  <wp:positionH relativeFrom="column">
                    <wp:posOffset>-61595</wp:posOffset>
                  </wp:positionH>
                  <wp:positionV relativeFrom="paragraph">
                    <wp:posOffset>91440</wp:posOffset>
                  </wp:positionV>
                  <wp:extent cx="1215390" cy="1505585"/>
                  <wp:effectExtent l="0" t="0" r="381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8656C2" w14:textId="3B239C7A" w:rsidR="00CC28AE" w:rsidRPr="00CC28AE" w:rsidRDefault="00CC28AE" w:rsidP="00CC28AE"/>
          <w:p w14:paraId="7913A2EB" w14:textId="6036CB29" w:rsidR="00CC28AE" w:rsidRPr="00CC28AE" w:rsidRDefault="00B5383E" w:rsidP="00CC28AE"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2B28FE" wp14:editId="1E08D2F0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48895</wp:posOffset>
                      </wp:positionV>
                      <wp:extent cx="1073150" cy="934085"/>
                      <wp:effectExtent l="0" t="0" r="0" b="571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48548E" w14:textId="77777777" w:rsidR="00CC28AE" w:rsidRPr="00102458" w:rsidRDefault="00CC28AE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Movement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2B28F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.05pt;margin-top:3.85pt;width:84.5pt;height:7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" filled="f" stroked="f">
                      <v:textbox>
                        <w:txbxContent>
                          <w:p w14:paraId="5F48548E" w14:textId="77777777" w:rsidR="00CC28AE" w:rsidRPr="00102458" w:rsidRDefault="00CC28A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Movement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22836E4" w14:textId="77777777" w:rsidR="00CC28AE" w:rsidRPr="00CC28AE" w:rsidRDefault="00CC28AE" w:rsidP="00CC28AE"/>
          <w:p w14:paraId="2E5AD8CB" w14:textId="77777777" w:rsidR="00CC28AE" w:rsidRPr="00CC28AE" w:rsidRDefault="00CC28AE" w:rsidP="00CC28AE"/>
          <w:p w14:paraId="00405AA5" w14:textId="77777777" w:rsidR="00CC28AE" w:rsidRPr="00CC28AE" w:rsidRDefault="00CC28AE" w:rsidP="00CC28AE"/>
          <w:p w14:paraId="6057E37E" w14:textId="77777777" w:rsidR="00CC28AE" w:rsidRPr="00CC28AE" w:rsidRDefault="00CC28AE" w:rsidP="00CC28AE"/>
          <w:p w14:paraId="11C5EE89" w14:textId="77777777" w:rsidR="00CC28AE" w:rsidRPr="00CC28AE" w:rsidRDefault="00CC28AE" w:rsidP="00CC28AE"/>
          <w:p w14:paraId="0D5BC04D" w14:textId="77777777" w:rsidR="00CC28AE" w:rsidRPr="00CC28AE" w:rsidRDefault="00CC28AE" w:rsidP="00CC28AE"/>
          <w:p w14:paraId="078FE1C3" w14:textId="77777777" w:rsidR="00CC28AE" w:rsidRPr="00CC28AE" w:rsidRDefault="00CC28AE" w:rsidP="00CC28AE"/>
          <w:p w14:paraId="2CE3888A" w14:textId="77777777" w:rsidR="00102458" w:rsidRPr="00CC28AE" w:rsidRDefault="00102458" w:rsidP="00CC28AE"/>
        </w:tc>
        <w:tc>
          <w:tcPr>
            <w:tcW w:w="5841" w:type="dxa"/>
            <w:tcBorders>
              <w:top w:val="single" w:sz="4" w:space="0" w:color="auto"/>
              <w:left w:val="nil"/>
              <w:bottom w:val="dashed" w:sz="12" w:space="0" w:color="auto"/>
              <w:right w:val="nil"/>
            </w:tcBorders>
          </w:tcPr>
          <w:p w14:paraId="133E4DE4" w14:textId="3C0E19EB" w:rsidR="00CC28AE" w:rsidRDefault="00217304" w:rsidP="00777EF6">
            <w:pPr>
              <w:pStyle w:val="standard"/>
              <w:ind w:right="344" w:firstLine="0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165C2682" wp14:editId="6EABD1B3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95885</wp:posOffset>
                  </wp:positionV>
                  <wp:extent cx="2845435" cy="2392680"/>
                  <wp:effectExtent l="0" t="0" r="0" b="0"/>
                  <wp:wrapNone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Screen Shot 2016-10-05 at 10.12.05 PM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5435" cy="239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37EEF8D" w14:textId="20F397AA" w:rsidR="00CC28AE" w:rsidRPr="00CC28AE" w:rsidRDefault="00CC28AE" w:rsidP="00CC28AE"/>
          <w:p w14:paraId="6647BEAF" w14:textId="5727BE90" w:rsidR="00CC28AE" w:rsidRPr="00CC28AE" w:rsidRDefault="00CC28AE" w:rsidP="00CC28AE"/>
          <w:p w14:paraId="7766ED05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429FCDA1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07A07A39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327DA34A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18EE2BC5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0411EEE6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3F06A839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7D707529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20DBA187" w14:textId="77777777" w:rsidR="001D2EB6" w:rsidRDefault="001D2EB6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</w:p>
          <w:p w14:paraId="4B1BF617" w14:textId="77777777" w:rsidR="00B5383E" w:rsidRDefault="00B5383E" w:rsidP="00B5383E">
            <w:pPr>
              <w:pStyle w:val="standard"/>
              <w:ind w:right="344" w:firstLine="0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9E4382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</w:p>
          <w:p w14:paraId="0ABCBD4E" w14:textId="3254E5F8" w:rsidR="00B5383E" w:rsidRDefault="00B5383E" w:rsidP="00B5383E">
            <w:pPr>
              <w:pStyle w:val="standard"/>
              <w:numPr>
                <w:ilvl w:val="0"/>
                <w:numId w:val="30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A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n arrow showing small organic molecules or monomers going into the </w:t>
            </w:r>
            <w:r w:rsidR="00217304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fungal 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cell </w:t>
            </w:r>
          </w:p>
          <w:p w14:paraId="05B710DD" w14:textId="75446978" w:rsidR="00B5383E" w:rsidRPr="005D482B" w:rsidRDefault="00B5383E" w:rsidP="00B5383E">
            <w:pPr>
              <w:pStyle w:val="standard"/>
              <w:numPr>
                <w:ilvl w:val="0"/>
                <w:numId w:val="30"/>
              </w:numPr>
              <w:ind w:right="344"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A 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label showing 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large organic molecules (or polymers) staying in the </w:t>
            </w:r>
            <w:r w:rsidR="00217304">
              <w:rPr>
                <w:rFonts w:cs="Arial"/>
                <w:b/>
                <w:i/>
                <w:color w:val="0000FF"/>
                <w:sz w:val="20"/>
                <w:szCs w:val="22"/>
              </w:rPr>
              <w:t>fungal</w:t>
            </w:r>
            <w:r w:rsidRPr="005D482B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 cell</w:t>
            </w: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2D8ABCF4" w14:textId="5B0E9240" w:rsidR="00B5383E" w:rsidRPr="00205516" w:rsidRDefault="00B5383E" w:rsidP="00B5383E">
            <w:r>
              <w:rPr>
                <w:rFonts w:cs="Arial"/>
                <w:i/>
                <w:color w:val="FF0000"/>
                <w:sz w:val="20"/>
                <w:szCs w:val="22"/>
              </w:rPr>
              <w:t xml:space="preserve">1 point for each correct arrow/molecule. 2 points </w:t>
            </w:r>
            <w:proofErr w:type="gramStart"/>
            <w:r>
              <w:rPr>
                <w:rFonts w:cs="Arial"/>
                <w:i/>
                <w:color w:val="FF0000"/>
                <w:sz w:val="20"/>
                <w:szCs w:val="22"/>
              </w:rPr>
              <w:t>total</w:t>
            </w:r>
            <w:proofErr w:type="gramEnd"/>
            <w:r>
              <w:rPr>
                <w:rFonts w:cs="Arial"/>
                <w:i/>
                <w:color w:val="FF0000"/>
                <w:sz w:val="20"/>
                <w:szCs w:val="22"/>
              </w:rPr>
              <w:t>.</w:t>
            </w:r>
          </w:p>
        </w:tc>
        <w:tc>
          <w:tcPr>
            <w:tcW w:w="3381" w:type="dxa"/>
            <w:tcBorders>
              <w:top w:val="single" w:sz="4" w:space="0" w:color="auto"/>
              <w:left w:val="nil"/>
              <w:bottom w:val="dashed" w:sz="12" w:space="0" w:color="auto"/>
            </w:tcBorders>
          </w:tcPr>
          <w:p w14:paraId="11A646D0" w14:textId="77777777" w:rsidR="001D2EB6" w:rsidRDefault="001D2EB6" w:rsidP="001D2EB6">
            <w:pPr>
              <w:pStyle w:val="List1"/>
              <w:spacing w:after="0"/>
              <w:ind w:left="90" w:firstLine="0"/>
              <w:rPr>
                <w:b/>
                <w:sz w:val="20"/>
              </w:rPr>
            </w:pPr>
          </w:p>
          <w:p w14:paraId="32F74E63" w14:textId="77777777" w:rsidR="001D2EB6" w:rsidRDefault="001D2EB6" w:rsidP="001D2EB6">
            <w:pPr>
              <w:pStyle w:val="List1"/>
              <w:spacing w:after="0"/>
              <w:ind w:left="90" w:firstLine="0"/>
              <w:rPr>
                <w:b/>
                <w:sz w:val="20"/>
              </w:rPr>
            </w:pPr>
          </w:p>
          <w:p w14:paraId="548707FA" w14:textId="77777777" w:rsidR="001D2EB6" w:rsidRDefault="001D2EB6" w:rsidP="001D2EB6">
            <w:pPr>
              <w:pStyle w:val="List1"/>
              <w:spacing w:after="0"/>
              <w:ind w:left="90" w:firstLine="0"/>
              <w:rPr>
                <w:b/>
                <w:sz w:val="20"/>
              </w:rPr>
            </w:pPr>
          </w:p>
          <w:p w14:paraId="31506D93" w14:textId="3EF09A70" w:rsidR="000A209F" w:rsidRPr="00404114" w:rsidRDefault="000A209F" w:rsidP="001D2EB6">
            <w:pPr>
              <w:pStyle w:val="List1"/>
              <w:spacing w:after="0"/>
              <w:ind w:left="90" w:firstLine="0"/>
              <w:rPr>
                <w:b/>
                <w:sz w:val="20"/>
              </w:rPr>
            </w:pPr>
            <w:r w:rsidRPr="00D34280">
              <w:rPr>
                <w:b/>
                <w:sz w:val="20"/>
              </w:rPr>
              <w:t>Draw and label</w:t>
            </w:r>
            <w:r w:rsidRPr="0039040C">
              <w:rPr>
                <w:sz w:val="20"/>
              </w:rPr>
              <w:t xml:space="preserve"> </w:t>
            </w:r>
            <w:r w:rsidRPr="00D34280">
              <w:rPr>
                <w:sz w:val="20"/>
              </w:rPr>
              <w:t>arrows</w:t>
            </w:r>
            <w:r w:rsidRPr="0039040C">
              <w:rPr>
                <w:sz w:val="20"/>
              </w:rPr>
              <w:t xml:space="preserve"> t</w:t>
            </w:r>
            <w:r>
              <w:rPr>
                <w:sz w:val="20"/>
              </w:rPr>
              <w:t>hat</w:t>
            </w:r>
            <w:r w:rsidRPr="0039040C">
              <w:rPr>
                <w:sz w:val="20"/>
              </w:rPr>
              <w:t xml:space="preserve"> show molecules </w:t>
            </w:r>
            <w:r>
              <w:rPr>
                <w:sz w:val="20"/>
              </w:rPr>
              <w:t xml:space="preserve">moving into and being used into the </w:t>
            </w:r>
            <w:r w:rsidR="0039262E">
              <w:rPr>
                <w:sz w:val="20"/>
              </w:rPr>
              <w:t>fungu</w:t>
            </w:r>
            <w:r>
              <w:rPr>
                <w:sz w:val="20"/>
              </w:rPr>
              <w:t>s</w:t>
            </w:r>
            <w:r w:rsidR="0039262E">
              <w:rPr>
                <w:sz w:val="20"/>
              </w:rPr>
              <w:t>’</w:t>
            </w:r>
            <w:r>
              <w:rPr>
                <w:sz w:val="20"/>
              </w:rPr>
              <w:t xml:space="preserve"> cell.</w:t>
            </w:r>
          </w:p>
          <w:p w14:paraId="758863AF" w14:textId="4A427AB1" w:rsidR="000A209F" w:rsidRDefault="000A209F" w:rsidP="00B5383E">
            <w:pPr>
              <w:pStyle w:val="List1"/>
              <w:numPr>
                <w:ilvl w:val="0"/>
                <w:numId w:val="26"/>
              </w:numPr>
              <w:tabs>
                <w:tab w:val="clear" w:pos="346"/>
              </w:tabs>
              <w:spacing w:after="0"/>
              <w:ind w:left="448" w:hanging="180"/>
              <w:rPr>
                <w:color w:val="000000" w:themeColor="text1"/>
                <w:sz w:val="20"/>
              </w:rPr>
            </w:pPr>
            <w:r w:rsidRPr="00404114">
              <w:rPr>
                <w:color w:val="000000" w:themeColor="text1"/>
                <w:sz w:val="20"/>
              </w:rPr>
              <w:t>Show and label molecules with carbon atoms</w:t>
            </w:r>
            <w:r>
              <w:rPr>
                <w:color w:val="000000" w:themeColor="text1"/>
                <w:sz w:val="20"/>
              </w:rPr>
              <w:t xml:space="preserve"> m</w:t>
            </w:r>
            <w:r w:rsidRPr="00404114">
              <w:rPr>
                <w:color w:val="000000" w:themeColor="text1"/>
                <w:sz w:val="20"/>
              </w:rPr>
              <w:t xml:space="preserve">oving </w:t>
            </w:r>
            <w:r>
              <w:rPr>
                <w:color w:val="000000" w:themeColor="text1"/>
                <w:sz w:val="20"/>
              </w:rPr>
              <w:t>in</w:t>
            </w:r>
            <w:r w:rsidRPr="00404114">
              <w:rPr>
                <w:color w:val="000000" w:themeColor="text1"/>
                <w:sz w:val="20"/>
              </w:rPr>
              <w:t xml:space="preserve">to </w:t>
            </w:r>
            <w:r>
              <w:rPr>
                <w:color w:val="000000" w:themeColor="text1"/>
                <w:sz w:val="20"/>
              </w:rPr>
              <w:t xml:space="preserve">the </w:t>
            </w:r>
            <w:r w:rsidR="0039262E">
              <w:rPr>
                <w:color w:val="000000" w:themeColor="text1"/>
                <w:sz w:val="20"/>
              </w:rPr>
              <w:t>cell.</w:t>
            </w:r>
          </w:p>
          <w:p w14:paraId="0C653520" w14:textId="77777777" w:rsidR="000A209F" w:rsidRPr="00404114" w:rsidRDefault="000A209F" w:rsidP="00B5383E">
            <w:pPr>
              <w:pStyle w:val="List1"/>
              <w:numPr>
                <w:ilvl w:val="0"/>
                <w:numId w:val="26"/>
              </w:numPr>
              <w:tabs>
                <w:tab w:val="clear" w:pos="346"/>
              </w:tabs>
              <w:spacing w:after="0"/>
              <w:ind w:left="448" w:hanging="18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Label the molecules that stay in the cell</w:t>
            </w:r>
          </w:p>
          <w:p w14:paraId="7E667A4B" w14:textId="2152A579" w:rsidR="00CC28AE" w:rsidRPr="00CC28AE" w:rsidRDefault="00CC28AE" w:rsidP="00137484">
            <w:pPr>
              <w:pStyle w:val="List1"/>
              <w:spacing w:after="0"/>
              <w:rPr>
                <w:sz w:val="20"/>
              </w:rPr>
            </w:pPr>
          </w:p>
        </w:tc>
      </w:tr>
    </w:tbl>
    <w:p w14:paraId="520B938A" w14:textId="77777777" w:rsidR="00B5383E" w:rsidRDefault="00B5383E">
      <w:r>
        <w:br w:type="page"/>
      </w:r>
    </w:p>
    <w:tbl>
      <w:tblPr>
        <w:tblStyle w:val="TableGrid"/>
        <w:tblW w:w="10943" w:type="dxa"/>
        <w:tblLook w:val="04A0" w:firstRow="1" w:lastRow="0" w:firstColumn="1" w:lastColumn="0" w:noHBand="0" w:noVBand="1"/>
      </w:tblPr>
      <w:tblGrid>
        <w:gridCol w:w="1721"/>
        <w:gridCol w:w="4687"/>
        <w:gridCol w:w="4535"/>
      </w:tblGrid>
      <w:tr w:rsidR="00102458" w:rsidRPr="0039040C" w14:paraId="68B94CE5" w14:textId="77777777" w:rsidTr="004A3124">
        <w:tc>
          <w:tcPr>
            <w:tcW w:w="1721" w:type="dxa"/>
            <w:tcBorders>
              <w:top w:val="dashed" w:sz="12" w:space="0" w:color="auto"/>
              <w:bottom w:val="nil"/>
              <w:right w:val="nil"/>
            </w:tcBorders>
          </w:tcPr>
          <w:p w14:paraId="37ED957F" w14:textId="57DCF0B7" w:rsidR="00102458" w:rsidRDefault="009339E7" w:rsidP="00A94421">
            <w:pPr>
              <w:pStyle w:val="standard"/>
              <w:spacing w:before="60"/>
              <w:ind w:firstLine="0"/>
              <w:rPr>
                <w:rFonts w:cs="Arial"/>
                <w:color w:val="000000" w:themeColor="text1"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lastRenderedPageBreak/>
              <w:drawing>
                <wp:anchor distT="0" distB="0" distL="114300" distR="114300" simplePos="0" relativeHeight="251681792" behindDoc="0" locked="0" layoutInCell="1" allowOverlap="1" wp14:anchorId="644A87A9" wp14:editId="7219A2FB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72390</wp:posOffset>
                  </wp:positionV>
                  <wp:extent cx="1215390" cy="1505585"/>
                  <wp:effectExtent l="0" t="0" r="3810" b="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222" w:type="dxa"/>
            <w:gridSpan w:val="2"/>
            <w:tcBorders>
              <w:top w:val="dashed" w:sz="12" w:space="0" w:color="auto"/>
              <w:left w:val="nil"/>
              <w:bottom w:val="nil"/>
            </w:tcBorders>
          </w:tcPr>
          <w:p w14:paraId="349218B2" w14:textId="77777777" w:rsidR="00B5383E" w:rsidRPr="00195368" w:rsidRDefault="00102458" w:rsidP="00B5383E">
            <w:pPr>
              <w:widowControl w:val="0"/>
              <w:autoSpaceDE w:val="0"/>
              <w:autoSpaceDN w:val="0"/>
              <w:adjustRightInd w:val="0"/>
              <w:spacing w:after="0"/>
              <w:contextualSpacing/>
              <w:rPr>
                <w:b/>
                <w:i/>
                <w:color w:val="0000FF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Name t</w:t>
            </w:r>
            <w:r w:rsidRPr="00E12E37">
              <w:rPr>
                <w:rFonts w:cs="Arial"/>
                <w:color w:val="000000" w:themeColor="text1"/>
                <w:sz w:val="20"/>
              </w:rPr>
              <w:t xml:space="preserve">he chemical change that </w:t>
            </w:r>
            <w:r w:rsidR="0039262E">
              <w:rPr>
                <w:rFonts w:cs="Arial"/>
                <w:color w:val="000000" w:themeColor="text1"/>
                <w:sz w:val="20"/>
              </w:rPr>
              <w:t>fungal</w:t>
            </w:r>
            <w:r w:rsidR="000A209F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054C79">
              <w:rPr>
                <w:rFonts w:cs="Arial"/>
                <w:color w:val="000000" w:themeColor="text1"/>
                <w:sz w:val="20"/>
              </w:rPr>
              <w:t>cells use</w:t>
            </w:r>
            <w:r>
              <w:rPr>
                <w:rFonts w:cs="Arial"/>
                <w:color w:val="000000" w:themeColor="text1"/>
                <w:sz w:val="20"/>
              </w:rPr>
              <w:t xml:space="preserve"> to </w:t>
            </w:r>
            <w:r w:rsidR="00054C79">
              <w:rPr>
                <w:rFonts w:cs="Arial"/>
                <w:color w:val="000000" w:themeColor="text1"/>
                <w:sz w:val="20"/>
              </w:rPr>
              <w:t>build large organic molecules</w:t>
            </w:r>
            <w:r>
              <w:rPr>
                <w:rFonts w:cs="Arial"/>
                <w:color w:val="000000" w:themeColor="text1"/>
                <w:sz w:val="20"/>
              </w:rPr>
              <w:t>:</w:t>
            </w:r>
            <w:r w:rsidR="00B5383E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B5383E" w:rsidRPr="00FB442F">
              <w:rPr>
                <w:b/>
                <w:i/>
                <w:color w:val="0000FF"/>
                <w:sz w:val="20"/>
              </w:rPr>
              <w:t>Biosynthesis</w:t>
            </w:r>
          </w:p>
          <w:p w14:paraId="47E2F40C" w14:textId="63CA3CA1" w:rsidR="00102458" w:rsidRPr="0039040C" w:rsidRDefault="00B5383E" w:rsidP="00B5383E">
            <w:pPr>
              <w:pStyle w:val="standard"/>
              <w:spacing w:before="60"/>
              <w:ind w:left="169" w:firstLine="0"/>
              <w:jc w:val="right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</w:t>
            </w:r>
          </w:p>
        </w:tc>
      </w:tr>
      <w:tr w:rsidR="00102458" w:rsidRPr="0039040C" w14:paraId="6414BFD7" w14:textId="77777777" w:rsidTr="00137484">
        <w:trPr>
          <w:trHeight w:val="2412"/>
        </w:trPr>
        <w:tc>
          <w:tcPr>
            <w:tcW w:w="1721" w:type="dxa"/>
            <w:tcBorders>
              <w:top w:val="nil"/>
              <w:bottom w:val="dashed" w:sz="12" w:space="0" w:color="auto"/>
              <w:right w:val="nil"/>
            </w:tcBorders>
          </w:tcPr>
          <w:p w14:paraId="2CD4C133" w14:textId="5FF85951" w:rsidR="00102458" w:rsidRPr="0039040C" w:rsidRDefault="009339E7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4437442" wp14:editId="450F797E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78740</wp:posOffset>
                      </wp:positionV>
                      <wp:extent cx="1073150" cy="934085"/>
                      <wp:effectExtent l="0" t="0" r="0" b="571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BB687D" w14:textId="3A5786C6" w:rsidR="00CC28AE" w:rsidRPr="00102458" w:rsidRDefault="00CC28AE" w:rsidP="00102458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The Matter Change 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437442" id="Text Box 5" o:spid="_x0000_s1027" type="#_x0000_t202" style="position:absolute;margin-left:4.05pt;margin-top:6.2pt;width:84.5pt;height:73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" filled="f" stroked="f">
                      <v:textbox>
                        <w:txbxContent>
                          <w:p w14:paraId="36BB687D" w14:textId="3A5786C6" w:rsidR="00CC28AE" w:rsidRPr="00102458" w:rsidRDefault="00CC28AE" w:rsidP="00102458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The Matter Change 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nil"/>
              <w:left w:val="nil"/>
              <w:bottom w:val="dashed" w:sz="12" w:space="0" w:color="auto"/>
              <w:right w:val="nil"/>
            </w:tcBorders>
          </w:tcPr>
          <w:p w14:paraId="3E6684F1" w14:textId="1AB6FC1E" w:rsidR="00A04908" w:rsidRDefault="00A0490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3A835E96" w14:textId="4F6DB019" w:rsidR="00102458" w:rsidRDefault="00102458" w:rsidP="00137484">
            <w:pPr>
              <w:pStyle w:val="standard"/>
              <w:ind w:left="169" w:right="344" w:firstLine="0"/>
              <w:rPr>
                <w:sz w:val="20"/>
              </w:rPr>
            </w:pPr>
            <w:r w:rsidRPr="0039040C">
              <w:rPr>
                <w:sz w:val="20"/>
              </w:rPr>
              <w:t>What molecules are carbon atoms in before the chemical change?</w:t>
            </w:r>
          </w:p>
          <w:p w14:paraId="5855E99F" w14:textId="77777777" w:rsidR="00B5383E" w:rsidRPr="005D482B" w:rsidRDefault="00B5383E" w:rsidP="00B5383E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b/>
                <w:i/>
                <w:color w:val="0000FF"/>
                <w:sz w:val="20"/>
                <w:szCs w:val="22"/>
              </w:rPr>
            </w:pPr>
            <w:r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  <w:r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Small organic molecules (or monomers such as amino acids, sugars, and fatty acids)</w:t>
            </w:r>
          </w:p>
          <w:p w14:paraId="46D4CAD3" w14:textId="64DBB6BA" w:rsidR="00102458" w:rsidRPr="00B5383E" w:rsidRDefault="00B5383E" w:rsidP="00B5383E">
            <w:pPr>
              <w:pStyle w:val="standard"/>
              <w:spacing w:after="120"/>
              <w:ind w:left="173" w:right="346" w:firstLine="0"/>
              <w:contextualSpacing/>
              <w:rPr>
                <w:rFonts w:cs="Arial"/>
                <w:i/>
                <w:color w:val="FF0000"/>
                <w:sz w:val="20"/>
                <w:szCs w:val="22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  <w:p w14:paraId="67BE0CD0" w14:textId="77777777" w:rsidR="00A04908" w:rsidRPr="0039040C" w:rsidRDefault="00A04908" w:rsidP="00777EF6">
            <w:pPr>
              <w:pStyle w:val="standard"/>
              <w:ind w:right="344" w:firstLine="0"/>
              <w:rPr>
                <w:sz w:val="20"/>
              </w:rPr>
            </w:pPr>
          </w:p>
          <w:p w14:paraId="6C75D83E" w14:textId="77777777" w:rsidR="00102458" w:rsidRPr="0039040C" w:rsidRDefault="00102458" w:rsidP="004A3124">
            <w:pPr>
              <w:pStyle w:val="standard"/>
              <w:ind w:left="169" w:right="344" w:firstLine="0"/>
              <w:rPr>
                <w:sz w:val="20"/>
              </w:rPr>
            </w:pPr>
            <w:r w:rsidRPr="0039040C">
              <w:rPr>
                <w:sz w:val="20"/>
              </w:rPr>
              <w:t>What other molecules are needed?</w:t>
            </w:r>
          </w:p>
          <w:p w14:paraId="028C2E13" w14:textId="77777777" w:rsidR="00B5383E" w:rsidRDefault="00B5383E" w:rsidP="00B5383E">
            <w:pPr>
              <w:pStyle w:val="standard"/>
              <w:spacing w:after="0"/>
              <w:ind w:left="173" w:right="346" w:firstLine="0"/>
              <w:contextualSpacing/>
              <w:rPr>
                <w:b/>
                <w:i/>
                <w:color w:val="0000FF"/>
                <w:sz w:val="20"/>
              </w:rPr>
            </w:pPr>
            <w:r w:rsidRPr="00387FA0">
              <w:rPr>
                <w:b/>
                <w:i/>
                <w:color w:val="0000FF"/>
                <w:sz w:val="20"/>
              </w:rPr>
              <w:t>None</w:t>
            </w:r>
          </w:p>
          <w:p w14:paraId="44DA565A" w14:textId="56D045C0" w:rsidR="00102458" w:rsidRPr="0039040C" w:rsidRDefault="00B5383E" w:rsidP="00217304">
            <w:pPr>
              <w:pStyle w:val="standard"/>
              <w:ind w:left="170" w:firstLine="0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answer.</w:t>
            </w:r>
          </w:p>
        </w:tc>
        <w:tc>
          <w:tcPr>
            <w:tcW w:w="4535" w:type="dxa"/>
            <w:tcBorders>
              <w:top w:val="nil"/>
              <w:left w:val="nil"/>
              <w:bottom w:val="dashed" w:sz="12" w:space="0" w:color="auto"/>
            </w:tcBorders>
          </w:tcPr>
          <w:p w14:paraId="64BF3CC9" w14:textId="4F6C46F3" w:rsidR="00DC3F3C" w:rsidRDefault="00DC3F3C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72F8A20" w14:textId="39351E9A" w:rsidR="00102458" w:rsidRPr="0039040C" w:rsidRDefault="00102458" w:rsidP="00137484">
            <w:pPr>
              <w:pStyle w:val="standard"/>
              <w:ind w:left="792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>What molecules are carbon atoms in after the chemical change?</w:t>
            </w:r>
          </w:p>
          <w:p w14:paraId="7AFDA928" w14:textId="45E3CFE3" w:rsidR="00B5383E" w:rsidRPr="00FC3B89" w:rsidRDefault="00217304" w:rsidP="00B5383E">
            <w:pPr>
              <w:pStyle w:val="standard"/>
              <w:ind w:left="988" w:firstLine="0"/>
              <w:jc w:val="right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19653D5" wp14:editId="4E3C28CD">
                      <wp:simplePos x="0" y="0"/>
                      <wp:positionH relativeFrom="column">
                        <wp:posOffset>-702310</wp:posOffset>
                      </wp:positionH>
                      <wp:positionV relativeFrom="paragraph">
                        <wp:posOffset>10160</wp:posOffset>
                      </wp:positionV>
                      <wp:extent cx="1402715" cy="1348105"/>
                      <wp:effectExtent l="0" t="25400" r="45085" b="48895"/>
                      <wp:wrapNone/>
                      <wp:docPr id="494" name="Right Arrow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0271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6608F4" w14:textId="77777777" w:rsidR="00CC28AE" w:rsidRDefault="00CC28AE" w:rsidP="00CB35C4">
                                  <w:pPr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4723DA6" w14:textId="77777777" w:rsidR="00CC28AE" w:rsidRPr="00DC3F3C" w:rsidRDefault="00CC28AE" w:rsidP="00CB35C4">
                                  <w:pPr>
                                    <w:rPr>
                                      <w:b/>
                                      <w:sz w:val="20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 xml:space="preserve">Chemical Change </w:t>
                                  </w:r>
                                </w:p>
                                <w:p w14:paraId="0DB3EE50" w14:textId="77777777" w:rsidR="00CC28AE" w:rsidRDefault="00CC28A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ACA20D8" w14:textId="77777777" w:rsidR="00CC28AE" w:rsidRPr="0082025D" w:rsidRDefault="00CC28AE" w:rsidP="00CB35C4">
                                  <w:pPr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475AD7A2" w14:textId="77777777" w:rsidR="00CC28AE" w:rsidRPr="00E86E29" w:rsidRDefault="00CC28AE" w:rsidP="00CB35C4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9653D5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494" o:spid="_x0000_s1028" type="#_x0000_t13" style="position:absolute;left:0;text-align:left;margin-left:-55.3pt;margin-top:.8pt;width:110.45pt;height:106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" adj="11220" fillcolor="white [3201]" strokecolor="black [3200]" strokeweight="2pt">
                      <v:path arrowok="t"/>
                      <v:textbox>
                        <w:txbxContent>
                          <w:p w14:paraId="0B6608F4" w14:textId="77777777" w:rsidR="00CC28AE" w:rsidRDefault="00CC28AE" w:rsidP="00CB35C4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64723DA6" w14:textId="77777777" w:rsidR="00CC28AE" w:rsidRPr="00DC3F3C" w:rsidRDefault="00CC28AE" w:rsidP="00CB35C4">
                            <w:pPr>
                              <w:rPr>
                                <w:b/>
                                <w:sz w:val="20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 xml:space="preserve">Chemical Change </w:t>
                            </w:r>
                          </w:p>
                          <w:p w14:paraId="0DB3EE50" w14:textId="77777777" w:rsidR="00CC28AE" w:rsidRDefault="00CC28A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ACA20D8" w14:textId="77777777" w:rsidR="00CC28AE" w:rsidRPr="0082025D" w:rsidRDefault="00CC28AE" w:rsidP="00CB35C4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75AD7A2" w14:textId="77777777" w:rsidR="00CC28AE" w:rsidRPr="00E86E29" w:rsidRDefault="00CC28AE" w:rsidP="00CB35C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5383E">
              <w:rPr>
                <w:rFonts w:cs="Arial"/>
                <w:b/>
                <w:i/>
                <w:color w:val="0000FF"/>
                <w:sz w:val="20"/>
                <w:szCs w:val="22"/>
              </w:rPr>
              <w:t xml:space="preserve">Level 4: </w:t>
            </w:r>
            <w:r w:rsidR="00B5383E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 xml:space="preserve">Large organic </w:t>
            </w:r>
            <w:proofErr w:type="gramStart"/>
            <w:r w:rsidR="00B5383E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molecules  (</w:t>
            </w:r>
            <w:proofErr w:type="gramEnd"/>
            <w:r w:rsidR="00B5383E" w:rsidRPr="005D482B">
              <w:rPr>
                <w:rFonts w:cs="Arial"/>
                <w:b/>
                <w:bCs/>
                <w:i/>
                <w:iCs/>
                <w:color w:val="0000FF"/>
                <w:sz w:val="20"/>
                <w:szCs w:val="22"/>
              </w:rPr>
              <w:t>or fats/lipids, and proteins)</w:t>
            </w:r>
            <w:r w:rsidR="00B5383E">
              <w:rPr>
                <w:rFonts w:cs="Arial"/>
                <w:b/>
                <w:i/>
                <w:color w:val="0000FF"/>
                <w:sz w:val="20"/>
                <w:szCs w:val="22"/>
              </w:rPr>
              <w:t>.</w:t>
            </w:r>
          </w:p>
          <w:p w14:paraId="45D28F6B" w14:textId="704F4D41" w:rsidR="00102458" w:rsidRPr="0039040C" w:rsidRDefault="00B5383E" w:rsidP="00B5383E">
            <w:pPr>
              <w:pStyle w:val="standard"/>
              <w:ind w:left="340" w:firstLine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</w:t>
            </w:r>
            <w:r w:rsidRPr="00483FC5">
              <w:rPr>
                <w:i/>
                <w:color w:val="FF0000"/>
                <w:sz w:val="20"/>
                <w:lang w:eastAsia="zh-CN"/>
              </w:rPr>
              <w:t>1 point for correct answer</w:t>
            </w:r>
          </w:p>
          <w:p w14:paraId="39D4D2A4" w14:textId="77777777" w:rsidR="00102458" w:rsidRPr="0039040C" w:rsidRDefault="00102458" w:rsidP="00137484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34A19E18" w14:textId="77777777" w:rsidR="00102458" w:rsidRPr="0039040C" w:rsidRDefault="00102458" w:rsidP="00137484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B6F0DDA" w14:textId="77777777" w:rsidR="00B5383E" w:rsidRDefault="00102458" w:rsidP="00137484">
            <w:pPr>
              <w:pStyle w:val="standard"/>
              <w:ind w:left="539" w:firstLine="0"/>
              <w:jc w:val="right"/>
              <w:rPr>
                <w:sz w:val="20"/>
              </w:rPr>
            </w:pPr>
            <w:r w:rsidRPr="0039040C">
              <w:rPr>
                <w:sz w:val="20"/>
              </w:rPr>
              <w:t>What other molecules are produced?</w:t>
            </w:r>
          </w:p>
          <w:p w14:paraId="4A63FFDF" w14:textId="13839AA3" w:rsidR="00B5383E" w:rsidRPr="00701E7A" w:rsidRDefault="00217304" w:rsidP="00B5383E">
            <w:pPr>
              <w:spacing w:after="0"/>
              <w:ind w:left="628"/>
              <w:jc w:val="right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Water</w:t>
            </w:r>
          </w:p>
          <w:p w14:paraId="373AC142" w14:textId="795BF542" w:rsidR="00102458" w:rsidRPr="0039040C" w:rsidRDefault="00B5383E" w:rsidP="00B5383E">
            <w:pPr>
              <w:pStyle w:val="standard"/>
              <w:ind w:left="539" w:firstLine="0"/>
              <w:jc w:val="right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response</w:t>
            </w:r>
            <w:r w:rsidR="00102458" w:rsidRPr="0039040C">
              <w:rPr>
                <w:noProof/>
                <w:sz w:val="20"/>
              </w:rPr>
              <w:t xml:space="preserve"> </w:t>
            </w:r>
          </w:p>
        </w:tc>
      </w:tr>
      <w:tr w:rsidR="00102458" w:rsidRPr="0039040C" w14:paraId="2D04B4E1" w14:textId="77777777" w:rsidTr="004A3124">
        <w:tc>
          <w:tcPr>
            <w:tcW w:w="1721" w:type="dxa"/>
            <w:tcBorders>
              <w:top w:val="nil"/>
              <w:bottom w:val="single" w:sz="4" w:space="0" w:color="auto"/>
              <w:right w:val="nil"/>
            </w:tcBorders>
          </w:tcPr>
          <w:p w14:paraId="404ABC83" w14:textId="55875D34" w:rsidR="00324D41" w:rsidRDefault="004A3124" w:rsidP="00777EF6">
            <w:pPr>
              <w:pStyle w:val="standard"/>
              <w:ind w:right="344" w:firstLine="0"/>
              <w:rPr>
                <w:noProof/>
                <w:sz w:val="20"/>
              </w:rPr>
            </w:pPr>
            <w:r w:rsidRPr="00365C3D">
              <w:rPr>
                <w:rFonts w:cs="Arial"/>
                <w:noProof/>
                <w:sz w:val="20"/>
              </w:rPr>
              <w:drawing>
                <wp:anchor distT="0" distB="0" distL="114300" distR="114300" simplePos="0" relativeHeight="251684864" behindDoc="0" locked="0" layoutInCell="1" allowOverlap="1" wp14:anchorId="79D72779" wp14:editId="7DB4BC4C">
                  <wp:simplePos x="0" y="0"/>
                  <wp:positionH relativeFrom="column">
                    <wp:posOffset>-62865</wp:posOffset>
                  </wp:positionH>
                  <wp:positionV relativeFrom="paragraph">
                    <wp:posOffset>85725</wp:posOffset>
                  </wp:positionV>
                  <wp:extent cx="1215390" cy="1505585"/>
                  <wp:effectExtent l="0" t="0" r="3810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ue question.png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5390" cy="1505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7E6432B" w14:textId="233F9007" w:rsidR="00102458" w:rsidRPr="00324D41" w:rsidRDefault="004A3124" w:rsidP="00324D41">
            <w:r w:rsidRPr="00365C3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D49C51C" wp14:editId="099AC4ED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130175</wp:posOffset>
                      </wp:positionV>
                      <wp:extent cx="1073150" cy="934085"/>
                      <wp:effectExtent l="0" t="0" r="0" b="571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3150" cy="9340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214F2" w14:textId="42132917" w:rsidR="00CC28AE" w:rsidRPr="00102458" w:rsidRDefault="00CC28AE" w:rsidP="009339E7">
                                  <w:pPr>
                                    <w:jc w:val="center"/>
                                    <w:rPr>
                                      <w:rFonts w:eastAsia="MS Mincho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</w:pP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T</w:t>
                                  </w:r>
                                  <w:r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 xml:space="preserve">he Energy </w:t>
                                  </w:r>
                                  <w:r w:rsidRPr="00102458">
                                    <w:rPr>
                                      <w:rFonts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2"/>
                                    </w:rPr>
                                    <w:t>Question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49C51C" id="Text Box 10" o:spid="_x0000_s1029" type="#_x0000_t202" style="position:absolute;margin-left:4.05pt;margin-top:10.25pt;width:84.5pt;height:7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" filled="f" stroked="f">
                      <v:textbox>
                        <w:txbxContent>
                          <w:p w14:paraId="601214F2" w14:textId="42132917" w:rsidR="00CC28AE" w:rsidRPr="00102458" w:rsidRDefault="00CC28AE" w:rsidP="009339E7">
                            <w:pPr>
                              <w:jc w:val="center"/>
                              <w:rPr>
                                <w:rFonts w:eastAsia="MS Mincho"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</w:pP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T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 xml:space="preserve">he Energy </w:t>
                            </w:r>
                            <w:r w:rsidRPr="0010245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4"/>
                                <w:szCs w:val="22"/>
                              </w:rPr>
                              <w:t>Question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4A301" w14:textId="4E0317E0" w:rsidR="00A04908" w:rsidRDefault="00A0490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187B00B0" w14:textId="1368A7C1" w:rsidR="00102458" w:rsidRPr="0039040C" w:rsidRDefault="00102458" w:rsidP="004A3124">
            <w:pPr>
              <w:pStyle w:val="standard"/>
              <w:ind w:left="169" w:right="344" w:firstLine="0"/>
              <w:rPr>
                <w:noProof/>
                <w:sz w:val="20"/>
              </w:rPr>
            </w:pPr>
            <w:r w:rsidRPr="0039040C">
              <w:rPr>
                <w:noProof/>
                <w:sz w:val="20"/>
              </w:rPr>
              <w:t xml:space="preserve">What forms of energy </w:t>
            </w:r>
            <w:r w:rsidR="00E27B29">
              <w:rPr>
                <w:noProof/>
                <w:sz w:val="20"/>
              </w:rPr>
              <w:t>go into</w:t>
            </w:r>
            <w:r w:rsidR="00D459C1">
              <w:rPr>
                <w:noProof/>
                <w:sz w:val="20"/>
              </w:rPr>
              <w:t xml:space="preserve"> </w:t>
            </w:r>
            <w:r w:rsidRPr="0039040C">
              <w:rPr>
                <w:noProof/>
                <w:sz w:val="20"/>
              </w:rPr>
              <w:t>this chemical change?</w:t>
            </w:r>
          </w:p>
          <w:p w14:paraId="354D436A" w14:textId="77777777" w:rsidR="00447D87" w:rsidRPr="0039040C" w:rsidRDefault="00447D87" w:rsidP="00447D87">
            <w:pPr>
              <w:pStyle w:val="standard"/>
              <w:spacing w:after="0"/>
              <w:ind w:left="170" w:firstLine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 xml:space="preserve"> </w:t>
            </w:r>
            <w:r w:rsidRPr="009E4382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>
              <w:rPr>
                <w:rFonts w:cs="Arial"/>
                <w:b/>
                <w:i/>
                <w:color w:val="0000FF"/>
                <w:sz w:val="20"/>
              </w:rPr>
              <w:t>Chemical energy.</w:t>
            </w:r>
          </w:p>
          <w:p w14:paraId="70200735" w14:textId="77777777" w:rsidR="00447D87" w:rsidRPr="00701E7A" w:rsidRDefault="00447D87" w:rsidP="00447D87">
            <w:pPr>
              <w:pStyle w:val="standard"/>
              <w:ind w:left="170" w:right="344" w:firstLine="0"/>
              <w:rPr>
                <w:noProof/>
                <w:color w:val="FF0000"/>
                <w:sz w:val="20"/>
              </w:rPr>
            </w:pPr>
            <w:r w:rsidRPr="00701E7A">
              <w:rPr>
                <w:i/>
                <w:noProof/>
                <w:color w:val="FF0000"/>
                <w:sz w:val="20"/>
              </w:rPr>
              <w:t xml:space="preserve">1 </w:t>
            </w:r>
            <w:r w:rsidRPr="005E6A49">
              <w:rPr>
                <w:rFonts w:cs="Arial"/>
                <w:i/>
                <w:color w:val="FF0000"/>
                <w:sz w:val="20"/>
                <w:szCs w:val="22"/>
              </w:rPr>
              <w:t>point for correct answer.</w:t>
            </w:r>
            <w:r w:rsidRPr="00701E7A">
              <w:rPr>
                <w:noProof/>
                <w:color w:val="FF0000"/>
                <w:sz w:val="20"/>
              </w:rPr>
              <w:t xml:space="preserve"> </w:t>
            </w:r>
          </w:p>
          <w:p w14:paraId="41D62D7D" w14:textId="664D0F35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509BEE2C" w14:textId="77777777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  <w:p w14:paraId="090CFF0E" w14:textId="06F4BFAB" w:rsidR="00102458" w:rsidRPr="0039040C" w:rsidRDefault="00102458" w:rsidP="00777EF6">
            <w:pPr>
              <w:pStyle w:val="standard"/>
              <w:ind w:right="344" w:firstLine="0"/>
              <w:rPr>
                <w:noProof/>
                <w:sz w:val="20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</w:tcBorders>
          </w:tcPr>
          <w:p w14:paraId="3BEE41FE" w14:textId="6B42040B" w:rsidR="00A04908" w:rsidRDefault="00A0490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52A1733B" w14:textId="5EA1FCE6" w:rsidR="00102458" w:rsidRPr="0039040C" w:rsidRDefault="00217304" w:rsidP="00137484">
            <w:pPr>
              <w:pStyle w:val="standard"/>
              <w:ind w:left="629" w:firstLine="0"/>
              <w:jc w:val="right"/>
              <w:rPr>
                <w:sz w:val="20"/>
              </w:rPr>
            </w:pPr>
            <w:r w:rsidRPr="0039040C">
              <w:rPr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752E14" wp14:editId="38F0E4DD">
                      <wp:simplePos x="0" y="0"/>
                      <wp:positionH relativeFrom="column">
                        <wp:posOffset>-821055</wp:posOffset>
                      </wp:positionH>
                      <wp:positionV relativeFrom="paragraph">
                        <wp:posOffset>133985</wp:posOffset>
                      </wp:positionV>
                      <wp:extent cx="1482725" cy="1348105"/>
                      <wp:effectExtent l="0" t="25400" r="41275" b="48895"/>
                      <wp:wrapNone/>
                      <wp:docPr id="21" name="Right Arrow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82725" cy="13481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51FCE2" w14:textId="77777777" w:rsidR="00CC28AE" w:rsidRDefault="00CC28AE" w:rsidP="00CB35C4">
                                  <w:pPr>
                                    <w:spacing w:after="0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35F5B53" w14:textId="77777777" w:rsidR="00CC28AE" w:rsidRPr="00DC3F3C" w:rsidRDefault="00CC28AE" w:rsidP="00CB35C4">
                                  <w:pPr>
                                    <w:spacing w:after="0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DC3F3C">
                                    <w:rPr>
                                      <w:b/>
                                      <w:sz w:val="20"/>
                                    </w:rPr>
                                    <w:t>Energy Transformation</w:t>
                                  </w:r>
                                </w:p>
                                <w:p w14:paraId="4C3F34E0" w14:textId="77777777" w:rsidR="00CC28AE" w:rsidRPr="00E86E29" w:rsidRDefault="00CC28AE" w:rsidP="00CB35C4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752E14" id="Right Arrow 21" o:spid="_x0000_s1030" type="#_x0000_t13" style="position:absolute;left:0;text-align:left;margin-left:-64.65pt;margin-top:10.55pt;width:116.75pt;height:106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" adj="11781" fillcolor="white [3201]" strokecolor="black [3200]" strokeweight="2pt">
                      <v:path arrowok="t"/>
                      <v:textbox>
                        <w:txbxContent>
                          <w:p w14:paraId="7B51FCE2" w14:textId="77777777" w:rsidR="00CC28AE" w:rsidRDefault="00CC28AE" w:rsidP="00CB35C4">
                            <w:pPr>
                              <w:spacing w:after="0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35F5B53" w14:textId="77777777" w:rsidR="00CC28AE" w:rsidRPr="00DC3F3C" w:rsidRDefault="00CC28AE" w:rsidP="00CB35C4">
                            <w:pPr>
                              <w:spacing w:after="0"/>
                              <w:rPr>
                                <w:sz w:val="16"/>
                                <w:szCs w:val="16"/>
                              </w:rPr>
                            </w:pPr>
                            <w:r w:rsidRPr="00DC3F3C">
                              <w:rPr>
                                <w:b/>
                                <w:sz w:val="20"/>
                              </w:rPr>
                              <w:t>Energy Transformation</w:t>
                            </w:r>
                          </w:p>
                          <w:p w14:paraId="4C3F34E0" w14:textId="77777777" w:rsidR="00CC28AE" w:rsidRPr="00E86E29" w:rsidRDefault="00CC28AE" w:rsidP="00CB35C4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02458" w:rsidRPr="0039040C">
              <w:rPr>
                <w:sz w:val="20"/>
              </w:rPr>
              <w:t xml:space="preserve">What forms of energy </w:t>
            </w:r>
            <w:r w:rsidR="00E27B29">
              <w:rPr>
                <w:sz w:val="20"/>
              </w:rPr>
              <w:t>come out of</w:t>
            </w:r>
            <w:r w:rsidR="00102458" w:rsidRPr="0039040C">
              <w:rPr>
                <w:sz w:val="20"/>
              </w:rPr>
              <w:t xml:space="preserve"> this chemical change?</w:t>
            </w:r>
          </w:p>
          <w:p w14:paraId="28FB9449" w14:textId="77777777" w:rsidR="00447D87" w:rsidRPr="00701E7A" w:rsidRDefault="00447D87" w:rsidP="00447D87">
            <w:pPr>
              <w:spacing w:after="0"/>
              <w:ind w:left="628"/>
              <w:jc w:val="right"/>
              <w:rPr>
                <w:b/>
                <w:i/>
                <w:color w:val="0000FF"/>
                <w:sz w:val="20"/>
              </w:rPr>
            </w:pPr>
            <w:r w:rsidRPr="00CB7E0E">
              <w:rPr>
                <w:rFonts w:cs="Arial"/>
                <w:b/>
                <w:i/>
                <w:color w:val="0000FF"/>
                <w:sz w:val="20"/>
              </w:rPr>
              <w:t xml:space="preserve">Level 4: </w:t>
            </w:r>
            <w:r>
              <w:rPr>
                <w:rFonts w:cs="Arial"/>
                <w:b/>
                <w:i/>
                <w:color w:val="0000FF"/>
                <w:sz w:val="20"/>
              </w:rPr>
              <w:t>Chemical energy</w:t>
            </w:r>
            <w:r w:rsidRPr="00701E7A">
              <w:rPr>
                <w:b/>
                <w:i/>
                <w:color w:val="0000FF"/>
                <w:sz w:val="20"/>
              </w:rPr>
              <w:t>.</w:t>
            </w:r>
          </w:p>
          <w:p w14:paraId="56748D75" w14:textId="77777777" w:rsidR="00447D87" w:rsidRPr="0039040C" w:rsidRDefault="00447D87" w:rsidP="00447D87">
            <w:pPr>
              <w:pStyle w:val="standard"/>
              <w:ind w:left="628" w:firstLine="0"/>
              <w:jc w:val="right"/>
              <w:rPr>
                <w:sz w:val="20"/>
              </w:rPr>
            </w:pPr>
            <w:r>
              <w:rPr>
                <w:rFonts w:cs="Arial"/>
                <w:i/>
                <w:color w:val="FF0000"/>
                <w:sz w:val="20"/>
                <w:szCs w:val="22"/>
              </w:rPr>
              <w:t>1 point for correct response.</w:t>
            </w:r>
          </w:p>
          <w:p w14:paraId="16CE92A6" w14:textId="77777777" w:rsidR="00102458" w:rsidRDefault="00102458" w:rsidP="004A3124">
            <w:pPr>
              <w:pStyle w:val="standard"/>
              <w:ind w:left="340" w:firstLine="0"/>
              <w:jc w:val="center"/>
              <w:rPr>
                <w:sz w:val="20"/>
              </w:rPr>
            </w:pPr>
          </w:p>
          <w:p w14:paraId="2F1F95B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DDCB995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08CC8C58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6315B463" w14:textId="77777777" w:rsidR="00102458" w:rsidRPr="0039040C" w:rsidRDefault="00102458" w:rsidP="00777EF6">
            <w:pPr>
              <w:pStyle w:val="standard"/>
              <w:ind w:left="340" w:firstLine="0"/>
              <w:jc w:val="right"/>
              <w:rPr>
                <w:sz w:val="20"/>
              </w:rPr>
            </w:pPr>
          </w:p>
          <w:p w14:paraId="2A30CBBC" w14:textId="77777777" w:rsidR="00DC3F3C" w:rsidRPr="0039040C" w:rsidRDefault="00DC3F3C" w:rsidP="00CB35C4">
            <w:pPr>
              <w:pStyle w:val="standard"/>
              <w:ind w:firstLine="0"/>
              <w:jc w:val="right"/>
              <w:rPr>
                <w:sz w:val="20"/>
              </w:rPr>
            </w:pPr>
          </w:p>
        </w:tc>
      </w:tr>
      <w:tr w:rsidR="00DC3F3C" w:rsidRPr="0039040C" w14:paraId="73DA470B" w14:textId="77777777" w:rsidTr="004A3124">
        <w:tc>
          <w:tcPr>
            <w:tcW w:w="10943" w:type="dxa"/>
            <w:gridSpan w:val="3"/>
            <w:tcBorders>
              <w:top w:val="single" w:sz="4" w:space="0" w:color="auto"/>
            </w:tcBorders>
          </w:tcPr>
          <w:p w14:paraId="5423B23C" w14:textId="086F599A" w:rsidR="00DC3F3C" w:rsidRDefault="00DC3F3C" w:rsidP="00680B13">
            <w:pPr>
              <w:spacing w:before="120"/>
            </w:pPr>
            <w:r>
              <w:rPr>
                <w:b/>
              </w:rPr>
              <w:t>Explain in words</w:t>
            </w:r>
            <w:r w:rsidRPr="0039040C">
              <w:rPr>
                <w:b/>
              </w:rPr>
              <w:t>:</w:t>
            </w:r>
            <w:r w:rsidR="00054C79">
              <w:t xml:space="preserve"> How does a </w:t>
            </w:r>
            <w:r w:rsidR="000A209F">
              <w:t xml:space="preserve">cell in the </w:t>
            </w:r>
            <w:r w:rsidR="0039262E">
              <w:t>stem</w:t>
            </w:r>
            <w:r w:rsidR="000A209F">
              <w:t xml:space="preserve"> of a </w:t>
            </w:r>
            <w:r w:rsidR="0039262E">
              <w:t>fungus</w:t>
            </w:r>
            <w:r w:rsidR="00054C79">
              <w:t xml:space="preserve"> use food to grow and divide</w:t>
            </w:r>
            <w:r w:rsidRPr="0039040C">
              <w:t>? (</w:t>
            </w:r>
            <w:r w:rsidRPr="00A04908">
              <w:rPr>
                <w:i/>
              </w:rPr>
              <w:t>Answer on the back</w:t>
            </w:r>
            <w:r w:rsidRPr="0039040C">
              <w:t xml:space="preserve">). </w:t>
            </w:r>
            <w:r w:rsidRPr="0039040C">
              <w:rPr>
                <w:i/>
              </w:rPr>
              <w:t xml:space="preserve"> </w:t>
            </w:r>
          </w:p>
          <w:p w14:paraId="41E47145" w14:textId="68BC44BC" w:rsidR="00DC3F3C" w:rsidRPr="00680B13" w:rsidRDefault="00DC3F3C" w:rsidP="00680B13">
            <w:pPr>
              <w:spacing w:before="120"/>
            </w:pPr>
            <w:r w:rsidRPr="0075092E">
              <w:rPr>
                <w:i/>
                <w:color w:val="000000" w:themeColor="text1"/>
              </w:rPr>
              <w:t>Use this Explanations Tool to help guide your written explanation, being sure to answer the Three Questions</w:t>
            </w:r>
            <w:r w:rsidRPr="00FC3B89">
              <w:t xml:space="preserve">. </w:t>
            </w:r>
            <w:r w:rsidRPr="0039040C">
              <w:rPr>
                <w:b/>
              </w:rPr>
              <w:t xml:space="preserve">  </w:t>
            </w:r>
          </w:p>
        </w:tc>
      </w:tr>
    </w:tbl>
    <w:p w14:paraId="289BDD74" w14:textId="77777777" w:rsidR="00064F8F" w:rsidRPr="0039040C" w:rsidRDefault="00CB35C4" w:rsidP="00777EF6">
      <w:pPr>
        <w:spacing w:before="60" w:after="0"/>
        <w:jc w:val="center"/>
        <w:rPr>
          <w:sz w:val="18"/>
        </w:rPr>
      </w:pPr>
      <w:r w:rsidRPr="0039040C">
        <w:rPr>
          <w:sz w:val="18"/>
        </w:rPr>
        <w:t xml:space="preserve">Remember: </w:t>
      </w:r>
      <w:r w:rsidRPr="0039040C">
        <w:rPr>
          <w:b/>
          <w:sz w:val="18"/>
        </w:rPr>
        <w:t>Atoms last forever</w:t>
      </w:r>
      <w:r w:rsidRPr="0039040C">
        <w:rPr>
          <w:sz w:val="18"/>
        </w:rPr>
        <w:t xml:space="preserve"> (so you can arrange atoms into new </w:t>
      </w:r>
      <w:proofErr w:type="gramStart"/>
      <w:r w:rsidRPr="0039040C">
        <w:rPr>
          <w:sz w:val="18"/>
        </w:rPr>
        <w:t>molecules, but</w:t>
      </w:r>
      <w:proofErr w:type="gramEnd"/>
      <w:r w:rsidRPr="0039040C">
        <w:rPr>
          <w:sz w:val="18"/>
        </w:rPr>
        <w:t xml:space="preserve"> can’t add or subtract atoms).</w:t>
      </w:r>
    </w:p>
    <w:p w14:paraId="17E46F2E" w14:textId="6CA2582C" w:rsidR="00680B13" w:rsidRDefault="00CB35C4" w:rsidP="004A3124">
      <w:pPr>
        <w:spacing w:after="0"/>
        <w:jc w:val="center"/>
        <w:rPr>
          <w:sz w:val="18"/>
        </w:rPr>
      </w:pPr>
      <w:r w:rsidRPr="0039040C">
        <w:rPr>
          <w:b/>
          <w:sz w:val="18"/>
        </w:rPr>
        <w:t>Energy lasts forever</w:t>
      </w:r>
      <w:r w:rsidRPr="0039040C">
        <w:rPr>
          <w:sz w:val="18"/>
        </w:rPr>
        <w:t xml:space="preserve"> (so you can change forms of energy, but energy units can’t appear or go away).</w:t>
      </w:r>
    </w:p>
    <w:p w14:paraId="53B4ABC8" w14:textId="77777777" w:rsidR="00447D87" w:rsidRDefault="00447D87" w:rsidP="004A3124">
      <w:pPr>
        <w:spacing w:after="0"/>
        <w:jc w:val="center"/>
        <w:rPr>
          <w:sz w:val="18"/>
        </w:rPr>
      </w:pPr>
    </w:p>
    <w:p w14:paraId="04FEE64C" w14:textId="77777777" w:rsidR="00447D87" w:rsidRPr="007A0F2B" w:rsidRDefault="00447D87" w:rsidP="00447D87">
      <w:pPr>
        <w:spacing w:before="120"/>
        <w:rPr>
          <w:b/>
          <w:i/>
          <w:color w:val="0000FF"/>
        </w:rPr>
      </w:pPr>
      <w:r w:rsidRPr="007A0F2B">
        <w:rPr>
          <w:b/>
          <w:i/>
          <w:color w:val="0000FF"/>
        </w:rPr>
        <w:t xml:space="preserve">Level 4 responses should include answers to each of the four numbered </w:t>
      </w:r>
      <w:r>
        <w:rPr>
          <w:b/>
          <w:i/>
          <w:color w:val="0000FF"/>
        </w:rPr>
        <w:t>steps</w:t>
      </w:r>
      <w:r w:rsidRPr="007A0F2B">
        <w:rPr>
          <w:b/>
          <w:i/>
          <w:color w:val="0000FF"/>
        </w:rPr>
        <w:t xml:space="preserve"> on the Three Questions poster and handout:</w:t>
      </w:r>
    </w:p>
    <w:p w14:paraId="41D59427" w14:textId="49FD346E" w:rsidR="00447D87" w:rsidRPr="007A0F2B" w:rsidRDefault="00447D87" w:rsidP="00447D87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 xml:space="preserve">Small organic molecules (or monomers, such as amino acids, sugars, fatty acids, and glycerol) enter the </w:t>
      </w:r>
      <w:r>
        <w:rPr>
          <w:b/>
          <w:i/>
          <w:color w:val="0000FF"/>
        </w:rPr>
        <w:t>fungal</w:t>
      </w:r>
      <w:r w:rsidRPr="005D482B">
        <w:rPr>
          <w:b/>
          <w:i/>
          <w:color w:val="0000FF"/>
        </w:rPr>
        <w:t xml:space="preserve"> cel</w:t>
      </w:r>
      <w:r>
        <w:rPr>
          <w:b/>
          <w:i/>
          <w:color w:val="0000FF"/>
        </w:rPr>
        <w:t>ls</w:t>
      </w:r>
      <w:r w:rsidRPr="007A0F2B">
        <w:rPr>
          <w:b/>
          <w:i/>
          <w:color w:val="0000FF"/>
        </w:rPr>
        <w:t>.</w:t>
      </w:r>
    </w:p>
    <w:p w14:paraId="39A16BE4" w14:textId="5A7B4CB5" w:rsidR="00447D87" w:rsidRPr="007A0F2B" w:rsidRDefault="00447D87" w:rsidP="00447D87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change: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>The small organic molecules are combined to</w:t>
      </w:r>
      <w:r w:rsidR="00217304">
        <w:rPr>
          <w:b/>
          <w:i/>
          <w:color w:val="0000FF"/>
        </w:rPr>
        <w:t xml:space="preserve"> make large organic molecules (</w:t>
      </w:r>
      <w:r w:rsidRPr="005D482B">
        <w:rPr>
          <w:b/>
          <w:i/>
          <w:color w:val="0000FF"/>
        </w:rPr>
        <w:t>or polymers, such as carbohydrates, fa</w:t>
      </w:r>
      <w:r>
        <w:rPr>
          <w:b/>
          <w:i/>
          <w:color w:val="0000FF"/>
        </w:rPr>
        <w:t>t</w:t>
      </w:r>
      <w:r w:rsidRPr="005D482B">
        <w:rPr>
          <w:b/>
          <w:i/>
          <w:color w:val="0000FF"/>
        </w:rPr>
        <w:t>s/lipids, and proteins)</w:t>
      </w:r>
      <w:r>
        <w:rPr>
          <w:b/>
          <w:i/>
          <w:color w:val="0000FF"/>
        </w:rPr>
        <w:t>.</w:t>
      </w:r>
    </w:p>
    <w:p w14:paraId="00B4EDDD" w14:textId="77777777" w:rsidR="00447D87" w:rsidRPr="007A0F2B" w:rsidRDefault="00447D87" w:rsidP="00447D87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 xml:space="preserve">Energy change: </w:t>
      </w:r>
      <w:r w:rsidRPr="005D482B">
        <w:rPr>
          <w:b/>
          <w:i/>
          <w:color w:val="0000FF"/>
        </w:rPr>
        <w:t>The chemical energy stored in the C-C and C-H bonds in the small organic molecules (monomers) stays in these bonds when they are combined into large organic molecules (polymers)</w:t>
      </w:r>
      <w:r w:rsidRPr="007A0F2B">
        <w:rPr>
          <w:b/>
          <w:i/>
          <w:color w:val="0000FF"/>
        </w:rPr>
        <w:t>.</w:t>
      </w:r>
    </w:p>
    <w:p w14:paraId="3815D735" w14:textId="77777777" w:rsidR="00447D87" w:rsidRPr="007A0F2B" w:rsidRDefault="00447D87" w:rsidP="00447D87">
      <w:pPr>
        <w:pStyle w:val="ListParagraph"/>
        <w:numPr>
          <w:ilvl w:val="0"/>
          <w:numId w:val="31"/>
        </w:numPr>
        <w:spacing w:before="120"/>
        <w:rPr>
          <w:b/>
          <w:i/>
          <w:color w:val="0000FF"/>
        </w:rPr>
      </w:pPr>
      <w:r w:rsidRPr="007A0F2B">
        <w:rPr>
          <w:b/>
          <w:bCs/>
          <w:i/>
          <w:color w:val="0000FF"/>
        </w:rPr>
        <w:t>Matter movement:</w:t>
      </w:r>
      <w:r w:rsidRPr="007A0F2B">
        <w:rPr>
          <w:b/>
          <w:i/>
          <w:color w:val="0000FF"/>
        </w:rPr>
        <w:t xml:space="preserve"> </w:t>
      </w:r>
      <w:r w:rsidRPr="005D482B">
        <w:rPr>
          <w:b/>
          <w:i/>
          <w:color w:val="0000FF"/>
        </w:rPr>
        <w:t>The cell grows bigger and may eventually divide as more large organic molecules (polymers) are made</w:t>
      </w:r>
      <w:r>
        <w:rPr>
          <w:b/>
          <w:i/>
          <w:color w:val="0000FF"/>
        </w:rPr>
        <w:t>.</w:t>
      </w:r>
      <w:r w:rsidRPr="007A0F2B">
        <w:rPr>
          <w:b/>
          <w:i/>
          <w:color w:val="0000FF"/>
        </w:rPr>
        <w:t xml:space="preserve">  </w:t>
      </w:r>
    </w:p>
    <w:p w14:paraId="38EDCE45" w14:textId="11D14C29" w:rsidR="00447D87" w:rsidRPr="00C41604" w:rsidRDefault="00447D87" w:rsidP="00447D87">
      <w:pPr>
        <w:spacing w:before="120"/>
      </w:pPr>
      <w:r w:rsidRPr="00C41604">
        <w:rPr>
          <w:i/>
          <w:color w:val="0000FF"/>
        </w:rPr>
        <w:t>Level 2 and 3 responses may describe cells using food molecules to grow but focus on the food being used for energy in order for the cell to grow and divide.</w:t>
      </w:r>
    </w:p>
    <w:p w14:paraId="160EECFC" w14:textId="77777777" w:rsidR="00447D87" w:rsidRPr="00701E7A" w:rsidRDefault="00447D87" w:rsidP="00447D87">
      <w:pPr>
        <w:spacing w:before="120" w:after="0"/>
        <w:rPr>
          <w:rFonts w:cs="Arial"/>
          <w:i/>
          <w:color w:val="FF0000"/>
          <w:sz w:val="20"/>
        </w:rPr>
      </w:pPr>
      <w:r w:rsidRPr="00701E7A">
        <w:rPr>
          <w:rFonts w:cs="Arial"/>
          <w:i/>
          <w:color w:val="FF0000"/>
          <w:sz w:val="20"/>
        </w:rPr>
        <w:t>1 point for each correct part of the answer</w:t>
      </w:r>
    </w:p>
    <w:p w14:paraId="552EF1CB" w14:textId="55A630B3" w:rsidR="00447D87" w:rsidRPr="004A3124" w:rsidRDefault="00447D87" w:rsidP="00447D87">
      <w:pPr>
        <w:spacing w:after="0"/>
        <w:rPr>
          <w:sz w:val="18"/>
        </w:rPr>
      </w:pPr>
      <w:r w:rsidRPr="00701E7A">
        <w:rPr>
          <w:rFonts w:cs="Arial"/>
          <w:i/>
          <w:color w:val="FF0000"/>
          <w:sz w:val="20"/>
        </w:rPr>
        <w:t xml:space="preserve">4 points </w:t>
      </w:r>
      <w:proofErr w:type="gramStart"/>
      <w:r w:rsidRPr="00701E7A">
        <w:rPr>
          <w:rFonts w:cs="Arial"/>
          <w:i/>
          <w:color w:val="FF0000"/>
          <w:sz w:val="20"/>
        </w:rPr>
        <w:t>total</w:t>
      </w:r>
      <w:bookmarkStart w:id="0" w:name="_GoBack"/>
      <w:bookmarkEnd w:id="0"/>
      <w:proofErr w:type="gramEnd"/>
    </w:p>
    <w:sectPr w:rsidR="00447D87" w:rsidRPr="004A3124" w:rsidSect="004B4997"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546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F2988" w14:textId="77777777" w:rsidR="00B53AF4" w:rsidRDefault="00B53AF4">
      <w:r>
        <w:separator/>
      </w:r>
    </w:p>
  </w:endnote>
  <w:endnote w:type="continuationSeparator" w:id="0">
    <w:p w14:paraId="0B1107DD" w14:textId="77777777" w:rsidR="00B53AF4" w:rsidRDefault="00B53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70E8B" w14:textId="77777777" w:rsidR="00CC28AE" w:rsidRDefault="00CC28AE" w:rsidP="00DF171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14CAC9B" w14:textId="77777777" w:rsidR="00CC28AE" w:rsidRDefault="00CC28AE" w:rsidP="005B1E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B9271" w14:textId="1E4538EE" w:rsidR="00931980" w:rsidRDefault="00931980" w:rsidP="0093198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Decomposers Unit, Activity 5.</w:t>
    </w:r>
    <w:r w:rsidR="00C3651E">
      <w:rPr>
        <w:i/>
        <w:color w:val="000000" w:themeColor="text1"/>
        <w:sz w:val="16"/>
        <w:szCs w:val="16"/>
      </w:rPr>
      <w:t>4</w:t>
    </w:r>
  </w:p>
  <w:p w14:paraId="404D90E0" w14:textId="4359A469" w:rsidR="00CC28AE" w:rsidRPr="00C3651E" w:rsidRDefault="00931980" w:rsidP="00C3651E">
    <w:pPr>
      <w:pStyle w:val="Footer"/>
      <w:spacing w:after="0"/>
      <w:jc w:val="right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fldChar w:fldCharType="begin"/>
    </w:r>
    <w:r>
      <w:rPr>
        <w:color w:val="000000" w:themeColor="text1"/>
        <w:sz w:val="16"/>
        <w:szCs w:val="16"/>
      </w:rPr>
      <w:instrText xml:space="preserve"> PAGE  \* MERGEFORMAT </w:instrText>
    </w:r>
    <w:r>
      <w:rPr>
        <w:color w:val="000000" w:themeColor="text1"/>
        <w:sz w:val="16"/>
        <w:szCs w:val="16"/>
      </w:rPr>
      <w:fldChar w:fldCharType="separate"/>
    </w:r>
    <w:r w:rsidR="00BC4770">
      <w:rPr>
        <w:noProof/>
        <w:color w:val="000000" w:themeColor="text1"/>
        <w:sz w:val="16"/>
        <w:szCs w:val="16"/>
      </w:rPr>
      <w:t>2</w:t>
    </w:r>
    <w:r>
      <w:rPr>
        <w:color w:val="000000" w:themeColor="text1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3A0BF" w14:textId="77777777" w:rsidR="00931980" w:rsidRDefault="00931980" w:rsidP="00931980">
    <w:pPr>
      <w:pStyle w:val="Footer"/>
      <w:framePr w:wrap="around" w:vAnchor="text" w:hAnchor="page" w:x="11281" w:y="641"/>
      <w:rPr>
        <w:rStyle w:val="PageNumber"/>
      </w:rPr>
    </w:pPr>
  </w:p>
  <w:p w14:paraId="11EABA6C" w14:textId="533F805D" w:rsidR="00931980" w:rsidRDefault="00931980" w:rsidP="00931980">
    <w:pPr>
      <w:pStyle w:val="Footer"/>
      <w:spacing w:after="0"/>
      <w:jc w:val="right"/>
      <w:rPr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2C6A2755" wp14:editId="6FAAC98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2" name="Picture 2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sz w:val="16"/>
        <w:szCs w:val="16"/>
      </w:rPr>
      <w:t>Decomposers Unit, Activity 5</w:t>
    </w:r>
    <w:r w:rsidR="00C3651E">
      <w:rPr>
        <w:i/>
        <w:sz w:val="16"/>
        <w:szCs w:val="16"/>
      </w:rPr>
      <w:t>.4</w:t>
    </w:r>
  </w:p>
  <w:p w14:paraId="74FE7E99" w14:textId="10AE98F7" w:rsidR="00931980" w:rsidRDefault="00931980" w:rsidP="00931980">
    <w:pPr>
      <w:pStyle w:val="Footer"/>
      <w:spacing w:after="0"/>
      <w:jc w:val="right"/>
      <w:rPr>
        <w:i/>
        <w:sz w:val="16"/>
        <w:szCs w:val="16"/>
      </w:rPr>
    </w:pPr>
    <w:r>
      <w:rPr>
        <w:i/>
        <w:sz w:val="16"/>
        <w:szCs w:val="16"/>
      </w:rPr>
      <w:t>Carbon: Transformations in Matter and Energy 201</w:t>
    </w:r>
    <w:r w:rsidR="00C3651E">
      <w:rPr>
        <w:i/>
        <w:sz w:val="16"/>
        <w:szCs w:val="16"/>
      </w:rPr>
      <w:t>9</w:t>
    </w:r>
  </w:p>
  <w:p w14:paraId="0962EB39" w14:textId="152EE6D1" w:rsidR="00CC28AE" w:rsidRPr="00C3651E" w:rsidRDefault="00931980" w:rsidP="00C3651E">
    <w:pPr>
      <w:pStyle w:val="Footer"/>
      <w:spacing w:after="0"/>
      <w:jc w:val="right"/>
      <w:rPr>
        <w:sz w:val="16"/>
        <w:szCs w:val="16"/>
      </w:rPr>
    </w:pPr>
    <w:r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9369A" w14:textId="77777777" w:rsidR="00B53AF4" w:rsidRDefault="00B53AF4">
      <w:r>
        <w:separator/>
      </w:r>
    </w:p>
  </w:footnote>
  <w:footnote w:type="continuationSeparator" w:id="0">
    <w:p w14:paraId="12F3EA10" w14:textId="77777777" w:rsidR="00B53AF4" w:rsidRDefault="00B53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8B8459" w14:textId="77777777" w:rsidR="00CC28AE" w:rsidRDefault="00CC28AE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47CCA"/>
    <w:multiLevelType w:val="hybridMultilevel"/>
    <w:tmpl w:val="DCAAF66A"/>
    <w:lvl w:ilvl="0" w:tplc="EDB025CA">
      <w:start w:val="1"/>
      <w:numFmt w:val="decimal"/>
      <w:lvlText w:val="%1."/>
      <w:lvlJc w:val="left"/>
      <w:pPr>
        <w:ind w:left="787" w:hanging="360"/>
      </w:pPr>
      <w:rPr>
        <w:color w:val="0432FF"/>
      </w:rPr>
    </w:lvl>
    <w:lvl w:ilvl="1" w:tplc="04090019">
      <w:start w:val="1"/>
      <w:numFmt w:val="lowerLetter"/>
      <w:lvlText w:val="%2."/>
      <w:lvlJc w:val="left"/>
      <w:pPr>
        <w:ind w:left="1507" w:hanging="360"/>
      </w:pPr>
    </w:lvl>
    <w:lvl w:ilvl="2" w:tplc="0409001B">
      <w:start w:val="1"/>
      <w:numFmt w:val="lowerRoman"/>
      <w:lvlText w:val="%3."/>
      <w:lvlJc w:val="right"/>
      <w:pPr>
        <w:ind w:left="2227" w:hanging="180"/>
      </w:pPr>
    </w:lvl>
    <w:lvl w:ilvl="3" w:tplc="0409000F">
      <w:start w:val="1"/>
      <w:numFmt w:val="decimal"/>
      <w:lvlText w:val="%4."/>
      <w:lvlJc w:val="left"/>
      <w:pPr>
        <w:ind w:left="2947" w:hanging="360"/>
      </w:pPr>
    </w:lvl>
    <w:lvl w:ilvl="4" w:tplc="04090019">
      <w:start w:val="1"/>
      <w:numFmt w:val="lowerLetter"/>
      <w:lvlText w:val="%5."/>
      <w:lvlJc w:val="left"/>
      <w:pPr>
        <w:ind w:left="3667" w:hanging="360"/>
      </w:pPr>
    </w:lvl>
    <w:lvl w:ilvl="5" w:tplc="0409001B">
      <w:start w:val="1"/>
      <w:numFmt w:val="lowerRoman"/>
      <w:lvlText w:val="%6."/>
      <w:lvlJc w:val="right"/>
      <w:pPr>
        <w:ind w:left="4387" w:hanging="180"/>
      </w:pPr>
    </w:lvl>
    <w:lvl w:ilvl="6" w:tplc="0409000F">
      <w:start w:val="1"/>
      <w:numFmt w:val="decimal"/>
      <w:lvlText w:val="%7."/>
      <w:lvlJc w:val="left"/>
      <w:pPr>
        <w:ind w:left="5107" w:hanging="360"/>
      </w:pPr>
    </w:lvl>
    <w:lvl w:ilvl="7" w:tplc="04090019">
      <w:start w:val="1"/>
      <w:numFmt w:val="lowerLetter"/>
      <w:lvlText w:val="%8."/>
      <w:lvlJc w:val="left"/>
      <w:pPr>
        <w:ind w:left="5827" w:hanging="360"/>
      </w:pPr>
    </w:lvl>
    <w:lvl w:ilvl="8" w:tplc="0409001B">
      <w:start w:val="1"/>
      <w:numFmt w:val="lowerRoman"/>
      <w:lvlText w:val="%9."/>
      <w:lvlJc w:val="right"/>
      <w:pPr>
        <w:ind w:left="6547" w:hanging="180"/>
      </w:pPr>
    </w:lvl>
  </w:abstractNum>
  <w:abstractNum w:abstractNumId="3" w15:restartNumberingAfterBreak="0">
    <w:nsid w:val="16F568B9"/>
    <w:multiLevelType w:val="hybridMultilevel"/>
    <w:tmpl w:val="BB32F0F2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CF78C7"/>
    <w:multiLevelType w:val="hybridMultilevel"/>
    <w:tmpl w:val="1FBE112A"/>
    <w:lvl w:ilvl="0" w:tplc="ABF4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846935"/>
    <w:multiLevelType w:val="hybridMultilevel"/>
    <w:tmpl w:val="A6CA0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510F23"/>
    <w:multiLevelType w:val="hybridMultilevel"/>
    <w:tmpl w:val="E506D8E0"/>
    <w:lvl w:ilvl="0" w:tplc="60E25520">
      <w:start w:val="1"/>
      <w:numFmt w:val="bullet"/>
      <w:lvlText w:val="•"/>
      <w:lvlJc w:val="left"/>
      <w:pPr>
        <w:tabs>
          <w:tab w:val="num" w:pos="346"/>
        </w:tabs>
        <w:ind w:left="346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251DB6"/>
    <w:multiLevelType w:val="hybridMultilevel"/>
    <w:tmpl w:val="0C56B9F4"/>
    <w:lvl w:ilvl="0" w:tplc="708A012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0B6E04"/>
    <w:multiLevelType w:val="hybridMultilevel"/>
    <w:tmpl w:val="C6347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E663F4"/>
    <w:multiLevelType w:val="hybridMultilevel"/>
    <w:tmpl w:val="BB96FE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0"/>
  </w:num>
  <w:num w:numId="4">
    <w:abstractNumId w:val="6"/>
  </w:num>
  <w:num w:numId="5">
    <w:abstractNumId w:val="14"/>
  </w:num>
  <w:num w:numId="6">
    <w:abstractNumId w:val="21"/>
  </w:num>
  <w:num w:numId="7">
    <w:abstractNumId w:val="29"/>
  </w:num>
  <w:num w:numId="8">
    <w:abstractNumId w:val="25"/>
  </w:num>
  <w:num w:numId="9">
    <w:abstractNumId w:val="4"/>
  </w:num>
  <w:num w:numId="10">
    <w:abstractNumId w:val="9"/>
  </w:num>
  <w:num w:numId="11">
    <w:abstractNumId w:val="20"/>
  </w:num>
  <w:num w:numId="12">
    <w:abstractNumId w:val="13"/>
  </w:num>
  <w:num w:numId="13">
    <w:abstractNumId w:val="1"/>
  </w:num>
  <w:num w:numId="14">
    <w:abstractNumId w:val="18"/>
  </w:num>
  <w:num w:numId="15">
    <w:abstractNumId w:val="30"/>
  </w:num>
  <w:num w:numId="16">
    <w:abstractNumId w:val="19"/>
  </w:num>
  <w:num w:numId="17">
    <w:abstractNumId w:val="5"/>
  </w:num>
  <w:num w:numId="18">
    <w:abstractNumId w:val="11"/>
  </w:num>
  <w:num w:numId="19">
    <w:abstractNumId w:val="22"/>
  </w:num>
  <w:num w:numId="20">
    <w:abstractNumId w:val="23"/>
  </w:num>
  <w:num w:numId="21">
    <w:abstractNumId w:val="10"/>
  </w:num>
  <w:num w:numId="22">
    <w:abstractNumId w:val="26"/>
  </w:num>
  <w:num w:numId="23">
    <w:abstractNumId w:val="26"/>
  </w:num>
  <w:num w:numId="24">
    <w:abstractNumId w:val="15"/>
  </w:num>
  <w:num w:numId="25">
    <w:abstractNumId w:val="3"/>
  </w:num>
  <w:num w:numId="26">
    <w:abstractNumId w:val="16"/>
  </w:num>
  <w:num w:numId="27">
    <w:abstractNumId w:val="8"/>
  </w:num>
  <w:num w:numId="28">
    <w:abstractNumId w:val="17"/>
  </w:num>
  <w:num w:numId="29">
    <w:abstractNumId w:val="7"/>
  </w:num>
  <w:num w:numId="30">
    <w:abstractNumId w:val="28"/>
  </w:num>
  <w:num w:numId="31">
    <w:abstractNumId w:val="27"/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embedSystemFonts/>
  <w:proofState w:spelling="clean" w:grammar="clean"/>
  <w:attachedTemplate r:id="rId1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1709"/>
    <w:rsid w:val="00001853"/>
    <w:rsid w:val="0001013F"/>
    <w:rsid w:val="00023A67"/>
    <w:rsid w:val="000472F8"/>
    <w:rsid w:val="00050391"/>
    <w:rsid w:val="00054C79"/>
    <w:rsid w:val="000603FD"/>
    <w:rsid w:val="0006092E"/>
    <w:rsid w:val="00064F8F"/>
    <w:rsid w:val="00070A33"/>
    <w:rsid w:val="0008386F"/>
    <w:rsid w:val="000A209F"/>
    <w:rsid w:val="000B2517"/>
    <w:rsid w:val="000B5560"/>
    <w:rsid w:val="000C0D72"/>
    <w:rsid w:val="000C42BE"/>
    <w:rsid w:val="000F6751"/>
    <w:rsid w:val="00102458"/>
    <w:rsid w:val="00107FC3"/>
    <w:rsid w:val="001343CD"/>
    <w:rsid w:val="00135C69"/>
    <w:rsid w:val="00137484"/>
    <w:rsid w:val="001401F3"/>
    <w:rsid w:val="00144EA3"/>
    <w:rsid w:val="001510E5"/>
    <w:rsid w:val="00156DA9"/>
    <w:rsid w:val="001624C2"/>
    <w:rsid w:val="00184C6A"/>
    <w:rsid w:val="00187010"/>
    <w:rsid w:val="001B5EA9"/>
    <w:rsid w:val="001D2EB6"/>
    <w:rsid w:val="001F2CF4"/>
    <w:rsid w:val="00205516"/>
    <w:rsid w:val="00217304"/>
    <w:rsid w:val="0023266B"/>
    <w:rsid w:val="00321FD9"/>
    <w:rsid w:val="0032454F"/>
    <w:rsid w:val="00324D41"/>
    <w:rsid w:val="00341ECE"/>
    <w:rsid w:val="003447F1"/>
    <w:rsid w:val="00353C03"/>
    <w:rsid w:val="0035560F"/>
    <w:rsid w:val="003703F0"/>
    <w:rsid w:val="0038320A"/>
    <w:rsid w:val="0039040C"/>
    <w:rsid w:val="0039262E"/>
    <w:rsid w:val="00397034"/>
    <w:rsid w:val="003C4E96"/>
    <w:rsid w:val="003E3163"/>
    <w:rsid w:val="0040246A"/>
    <w:rsid w:val="00404114"/>
    <w:rsid w:val="00405F39"/>
    <w:rsid w:val="004130A7"/>
    <w:rsid w:val="00421671"/>
    <w:rsid w:val="00427EA0"/>
    <w:rsid w:val="00435166"/>
    <w:rsid w:val="00443DF4"/>
    <w:rsid w:val="00447D87"/>
    <w:rsid w:val="00462D9F"/>
    <w:rsid w:val="0047415A"/>
    <w:rsid w:val="0049785C"/>
    <w:rsid w:val="004A3124"/>
    <w:rsid w:val="004B4997"/>
    <w:rsid w:val="004F6143"/>
    <w:rsid w:val="00531524"/>
    <w:rsid w:val="005333AB"/>
    <w:rsid w:val="005342E9"/>
    <w:rsid w:val="0053521C"/>
    <w:rsid w:val="00535F55"/>
    <w:rsid w:val="00545934"/>
    <w:rsid w:val="00556FB5"/>
    <w:rsid w:val="0057123A"/>
    <w:rsid w:val="005A1709"/>
    <w:rsid w:val="005B1EE9"/>
    <w:rsid w:val="005D0A2B"/>
    <w:rsid w:val="00657BF1"/>
    <w:rsid w:val="00665361"/>
    <w:rsid w:val="00680B13"/>
    <w:rsid w:val="006933FB"/>
    <w:rsid w:val="00707680"/>
    <w:rsid w:val="007422D2"/>
    <w:rsid w:val="00744023"/>
    <w:rsid w:val="0076385C"/>
    <w:rsid w:val="00777E99"/>
    <w:rsid w:val="00777EF6"/>
    <w:rsid w:val="00790720"/>
    <w:rsid w:val="007909A0"/>
    <w:rsid w:val="00793475"/>
    <w:rsid w:val="00794825"/>
    <w:rsid w:val="007969CF"/>
    <w:rsid w:val="007B6B2D"/>
    <w:rsid w:val="007B6BF6"/>
    <w:rsid w:val="007C6FEE"/>
    <w:rsid w:val="007D523F"/>
    <w:rsid w:val="00814D64"/>
    <w:rsid w:val="00817544"/>
    <w:rsid w:val="008402E5"/>
    <w:rsid w:val="008423F7"/>
    <w:rsid w:val="008459FB"/>
    <w:rsid w:val="0085043E"/>
    <w:rsid w:val="00856677"/>
    <w:rsid w:val="00866F67"/>
    <w:rsid w:val="00873022"/>
    <w:rsid w:val="008747DB"/>
    <w:rsid w:val="008C1C0E"/>
    <w:rsid w:val="008E016E"/>
    <w:rsid w:val="00926D8C"/>
    <w:rsid w:val="00931980"/>
    <w:rsid w:val="009339E7"/>
    <w:rsid w:val="00937246"/>
    <w:rsid w:val="00960964"/>
    <w:rsid w:val="00973F48"/>
    <w:rsid w:val="00985B01"/>
    <w:rsid w:val="009C3A2F"/>
    <w:rsid w:val="009C63E9"/>
    <w:rsid w:val="009E528A"/>
    <w:rsid w:val="009F633F"/>
    <w:rsid w:val="00A04908"/>
    <w:rsid w:val="00A15F48"/>
    <w:rsid w:val="00A1798E"/>
    <w:rsid w:val="00A40110"/>
    <w:rsid w:val="00A40460"/>
    <w:rsid w:val="00A731B5"/>
    <w:rsid w:val="00A751AF"/>
    <w:rsid w:val="00A94421"/>
    <w:rsid w:val="00AA6AAF"/>
    <w:rsid w:val="00AB58D2"/>
    <w:rsid w:val="00AE5DC3"/>
    <w:rsid w:val="00B2383B"/>
    <w:rsid w:val="00B3169B"/>
    <w:rsid w:val="00B5383E"/>
    <w:rsid w:val="00B53AF4"/>
    <w:rsid w:val="00B67D4F"/>
    <w:rsid w:val="00B711E9"/>
    <w:rsid w:val="00BB67BB"/>
    <w:rsid w:val="00BC4770"/>
    <w:rsid w:val="00BD47E0"/>
    <w:rsid w:val="00BF224C"/>
    <w:rsid w:val="00C3651E"/>
    <w:rsid w:val="00C36E22"/>
    <w:rsid w:val="00C4088A"/>
    <w:rsid w:val="00CA47D3"/>
    <w:rsid w:val="00CA727F"/>
    <w:rsid w:val="00CB35C4"/>
    <w:rsid w:val="00CB6552"/>
    <w:rsid w:val="00CC28AE"/>
    <w:rsid w:val="00CC346D"/>
    <w:rsid w:val="00D04B4B"/>
    <w:rsid w:val="00D17E11"/>
    <w:rsid w:val="00D21526"/>
    <w:rsid w:val="00D34280"/>
    <w:rsid w:val="00D41729"/>
    <w:rsid w:val="00D459C1"/>
    <w:rsid w:val="00D70696"/>
    <w:rsid w:val="00DA0879"/>
    <w:rsid w:val="00DA5625"/>
    <w:rsid w:val="00DC3F3C"/>
    <w:rsid w:val="00DD04A3"/>
    <w:rsid w:val="00DE2460"/>
    <w:rsid w:val="00DE6BE6"/>
    <w:rsid w:val="00DF1711"/>
    <w:rsid w:val="00DF6DC1"/>
    <w:rsid w:val="00E064E5"/>
    <w:rsid w:val="00E10818"/>
    <w:rsid w:val="00E234DE"/>
    <w:rsid w:val="00E27B29"/>
    <w:rsid w:val="00E34CA6"/>
    <w:rsid w:val="00E47DCE"/>
    <w:rsid w:val="00E53828"/>
    <w:rsid w:val="00E6061B"/>
    <w:rsid w:val="00E61F11"/>
    <w:rsid w:val="00E62CFA"/>
    <w:rsid w:val="00E8009A"/>
    <w:rsid w:val="00E8269E"/>
    <w:rsid w:val="00EE0C98"/>
    <w:rsid w:val="00EE73F4"/>
    <w:rsid w:val="00F17224"/>
    <w:rsid w:val="00F46680"/>
    <w:rsid w:val="00F904B6"/>
    <w:rsid w:val="00F958EF"/>
    <w:rsid w:val="00F97B7E"/>
    <w:rsid w:val="00FB4284"/>
    <w:rsid w:val="00FD1905"/>
    <w:rsid w:val="00FE709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C4A83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character" w:styleId="CommentReference">
    <w:name w:val="annotation reference"/>
    <w:basedOn w:val="DefaultParagraphFont"/>
    <w:uiPriority w:val="99"/>
    <w:semiHidden/>
    <w:unhideWhenUsed/>
    <w:rsid w:val="00A40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60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6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60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46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46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1D2EB6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Christa\SkyDrive\Documents\MSU\CARBON\Carbon%20TIME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C:\Users\Christa\SkyDrive\Documents\MSU\CARBON\Carbon TIME Template.dotx</Template>
  <TotalTime>2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Christa Haverly</dc:creator>
  <cp:lastModifiedBy>Edwards, Kirsten</cp:lastModifiedBy>
  <cp:revision>9</cp:revision>
  <dcterms:created xsi:type="dcterms:W3CDTF">2017-08-16T14:28:00Z</dcterms:created>
  <dcterms:modified xsi:type="dcterms:W3CDTF">2019-11-10T02:29:00Z</dcterms:modified>
</cp:coreProperties>
</file>